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AEF00B" w14:textId="2751B847" w:rsidR="004C4800" w:rsidRPr="00677AE2" w:rsidRDefault="004C4800" w:rsidP="004C4800">
      <w:pPr>
        <w:pStyle w:val="CRCoverPage"/>
        <w:outlineLvl w:val="0"/>
        <w:rPr>
          <w:b/>
          <w:noProof/>
          <w:sz w:val="24"/>
        </w:rPr>
      </w:pPr>
      <w:r w:rsidRPr="00677AE2">
        <w:rPr>
          <w:b/>
          <w:sz w:val="24"/>
          <w:szCs w:val="24"/>
        </w:rPr>
        <w:t>3GPP TSG-RAN WG1 Meeting #</w:t>
      </w:r>
      <w:r w:rsidR="0089026B" w:rsidRPr="00677AE2">
        <w:rPr>
          <w:b/>
          <w:sz w:val="24"/>
          <w:szCs w:val="24"/>
        </w:rPr>
        <w:t>11</w:t>
      </w:r>
      <w:r w:rsidR="003662C7">
        <w:rPr>
          <w:b/>
          <w:sz w:val="24"/>
          <w:szCs w:val="24"/>
        </w:rPr>
        <w:t>4</w:t>
      </w:r>
      <w:r w:rsidR="00151B1F">
        <w:rPr>
          <w:b/>
          <w:sz w:val="24"/>
          <w:szCs w:val="24"/>
        </w:rPr>
        <w:t xml:space="preserve">bis </w:t>
      </w:r>
      <w:r w:rsidR="00C83139">
        <w:rPr>
          <w:b/>
          <w:sz w:val="24"/>
          <w:szCs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00151B1F">
        <w:rPr>
          <w:b/>
          <w:noProof/>
          <w:sz w:val="24"/>
        </w:rPr>
        <w:tab/>
      </w:r>
      <w:r w:rsidR="00FE270E" w:rsidRPr="00FE270E">
        <w:rPr>
          <w:b/>
          <w:sz w:val="24"/>
        </w:rPr>
        <w:t>R1-2310183</w:t>
      </w:r>
    </w:p>
    <w:p w14:paraId="3A0CB384" w14:textId="379CF4E9" w:rsidR="00BC335A" w:rsidRDefault="00151B1F" w:rsidP="00184658">
      <w:pPr>
        <w:pStyle w:val="Footer"/>
        <w:jc w:val="both"/>
        <w:rPr>
          <w:rFonts w:eastAsiaTheme="minorEastAsia" w:cstheme="minorBidi"/>
          <w:i w:val="0"/>
          <w:noProof w:val="0"/>
          <w:sz w:val="22"/>
          <w:szCs w:val="22"/>
        </w:rPr>
      </w:pPr>
      <w:r w:rsidRPr="00151B1F">
        <w:rPr>
          <w:rFonts w:eastAsiaTheme="minorEastAsia" w:cstheme="minorBidi"/>
          <w:i w:val="0"/>
          <w:noProof w:val="0"/>
          <w:sz w:val="22"/>
          <w:szCs w:val="22"/>
        </w:rPr>
        <w:t>Xiamen, China, October 9th – 13th, 2023</w:t>
      </w:r>
    </w:p>
    <w:p w14:paraId="1DF494A6" w14:textId="77777777" w:rsidR="00151B1F" w:rsidRPr="00F85496" w:rsidRDefault="00151B1F" w:rsidP="00184658">
      <w:pPr>
        <w:pStyle w:val="Footer"/>
        <w:jc w:val="both"/>
        <w:rPr>
          <w:rFonts w:cs="Arial"/>
          <w:i w:val="0"/>
          <w:sz w:val="24"/>
          <w:szCs w:val="24"/>
        </w:rPr>
      </w:pPr>
    </w:p>
    <w:p w14:paraId="00A480DC" w14:textId="2673A9A7"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A70880">
        <w:rPr>
          <w:rFonts w:ascii="Arial" w:hAnsi="Arial"/>
        </w:rPr>
        <w:t>8.14.1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p w14:paraId="0076D29F" w14:textId="55D50231" w:rsidR="00EC125B" w:rsidRPr="00331A9E" w:rsidRDefault="0045039C" w:rsidP="00331A9E">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1A8E9904" w14:textId="50D5BC2C" w:rsidR="001A0426" w:rsidRDefault="001A0426" w:rsidP="00E57B02">
      <w:pPr>
        <w:pStyle w:val="Heading1"/>
        <w:numPr>
          <w:ilvl w:val="0"/>
          <w:numId w:val="37"/>
        </w:numPr>
      </w:pPr>
      <w:bookmarkStart w:id="0" w:name="_Ref142482373"/>
      <w:r w:rsidRPr="00E57B02">
        <w:t>Introduction</w:t>
      </w:r>
      <w:bookmarkEnd w:id="0"/>
    </w:p>
    <w:p w14:paraId="31885FCE" w14:textId="6C304BF6" w:rsidR="005D0670" w:rsidRDefault="005D0670" w:rsidP="00C0432E">
      <w:pPr>
        <w:jc w:val="both"/>
        <w:rPr>
          <w:lang w:eastAsia="en-GB"/>
        </w:rPr>
      </w:pPr>
      <w:r w:rsidRPr="009C0DF8">
        <w:rPr>
          <w:lang w:eastAsia="en-GB"/>
        </w:rPr>
        <w:t xml:space="preserve">At RAN #94, a new study on artificial intelligence/machine learning for NR air interface has been approved </w:t>
      </w:r>
      <w:r>
        <w:rPr>
          <w:lang w:eastAsia="en-GB"/>
        </w:rPr>
        <w:fldChar w:fldCharType="begin"/>
      </w:r>
      <w:r>
        <w:rPr>
          <w:lang w:eastAsia="en-GB"/>
        </w:rPr>
        <w:instrText xml:space="preserve"> REF _Ref101451885 \r \h </w:instrText>
      </w:r>
      <w:r w:rsidR="00C0432E">
        <w:rPr>
          <w:lang w:eastAsia="en-GB"/>
        </w:rPr>
        <w:instrText xml:space="preserve"> \* MERGEFORMAT </w:instrText>
      </w:r>
      <w:r>
        <w:rPr>
          <w:lang w:eastAsia="en-GB"/>
        </w:rPr>
      </w:r>
      <w:r>
        <w:rPr>
          <w:lang w:eastAsia="en-GB"/>
        </w:rPr>
        <w:fldChar w:fldCharType="separate"/>
      </w:r>
      <w:r>
        <w:rPr>
          <w:lang w:eastAsia="en-GB"/>
        </w:rPr>
        <w:t>[1]</w:t>
      </w:r>
      <w:r>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Pr>
          <w:lang w:eastAsia="en-GB"/>
        </w:rPr>
        <w:t xml:space="preserve"> interface</w:t>
      </w:r>
      <w:r w:rsidRPr="009C0DF8">
        <w:rPr>
          <w:lang w:eastAsia="en-GB"/>
        </w:rPr>
        <w:t xml:space="preserve"> with features enabling improved support of AI/ML</w:t>
      </w:r>
      <w:r>
        <w:rPr>
          <w:lang w:eastAsia="en-GB"/>
        </w:rPr>
        <w:t>-based</w:t>
      </w:r>
      <w:r w:rsidRPr="009C0DF8">
        <w:rPr>
          <w:lang w:eastAsia="en-GB"/>
        </w:rPr>
        <w:t xml:space="preserve"> algorithms for enhanced performance and/or reduced complexity/overhead.</w:t>
      </w:r>
    </w:p>
    <w:p w14:paraId="6F670D3F" w14:textId="77777777" w:rsidR="008C701E" w:rsidRDefault="008C701E" w:rsidP="00C0432E">
      <w:pPr>
        <w:jc w:val="both"/>
        <w:rPr>
          <w:lang w:eastAsia="en-GB"/>
        </w:rPr>
      </w:pPr>
    </w:p>
    <w:p w14:paraId="57D02AAA" w14:textId="77777777" w:rsidR="005D0670" w:rsidRDefault="005D0670" w:rsidP="00C0432E">
      <w:pPr>
        <w:jc w:val="both"/>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05743235" w14:textId="77777777" w:rsidR="008C701E" w:rsidRPr="009C0DF8" w:rsidRDefault="008C701E" w:rsidP="00C0432E">
      <w:pPr>
        <w:jc w:val="both"/>
        <w:rPr>
          <w:lang w:eastAsia="en-GB"/>
        </w:rPr>
      </w:pPr>
    </w:p>
    <w:p w14:paraId="6801AAE0" w14:textId="77777777" w:rsidR="005D0670" w:rsidRDefault="005D0670" w:rsidP="00C0432E">
      <w:pPr>
        <w:jc w:val="both"/>
        <w:rPr>
          <w:lang w:eastAsia="en-GB"/>
        </w:rPr>
      </w:pPr>
      <w:r w:rsidRPr="009C0DF8">
        <w:rPr>
          <w:lang w:eastAsia="en-GB"/>
        </w:rPr>
        <w:t xml:space="preserve">The study will serve </w:t>
      </w:r>
      <w:r>
        <w:rPr>
          <w:lang w:eastAsia="en-GB"/>
        </w:rPr>
        <w:t>to identify</w:t>
      </w:r>
      <w:r w:rsidRPr="009C0DF8">
        <w:rPr>
          <w:lang w:eastAsia="en-GB"/>
        </w:rPr>
        <w:t xml:space="preserve"> what is required for an adequate AI/ML model characterization and description establishing pertinent notation for discussions and subsequent evaluations. Various levels of collaboration between the gNB and UE are identified and considered. </w:t>
      </w:r>
    </w:p>
    <w:p w14:paraId="631CB6F9" w14:textId="77777777" w:rsidR="008C701E" w:rsidRPr="009C0DF8" w:rsidRDefault="008C701E" w:rsidP="00C0432E">
      <w:pPr>
        <w:jc w:val="both"/>
        <w:rPr>
          <w:lang w:eastAsia="en-GB"/>
        </w:rPr>
      </w:pPr>
    </w:p>
    <w:p w14:paraId="23053B87" w14:textId="77777777" w:rsidR="005D0670" w:rsidRDefault="005D0670" w:rsidP="005D0670">
      <w:pPr>
        <w:rPr>
          <w:rFonts w:eastAsia="Times New Roman"/>
          <w:bCs/>
          <w:lang w:eastAsia="en-GB"/>
        </w:rPr>
      </w:pPr>
      <w:r>
        <w:t xml:space="preserve">Specification impact will be assessed </w:t>
      </w:r>
      <w:proofErr w:type="gramStart"/>
      <w:r>
        <w:t>in order to</w:t>
      </w:r>
      <w:proofErr w:type="gramEnd"/>
      <w:r>
        <w:t xml:space="preserve"> improve the overall understanding of what would be required to enable AI/ML techniques for the air interface.</w:t>
      </w:r>
    </w:p>
    <w:p w14:paraId="1AC96FF4" w14:textId="77777777" w:rsidR="005D0670" w:rsidRDefault="005D0670" w:rsidP="005D0670">
      <w:pPr>
        <w:rPr>
          <w:lang w:eastAsia="en-GB"/>
        </w:rPr>
      </w:pPr>
    </w:p>
    <w:p w14:paraId="3CD8A92D" w14:textId="4D107E9E" w:rsidR="005D0670" w:rsidRDefault="005D0670" w:rsidP="00C24C71">
      <w:pPr>
        <w:jc w:val="both"/>
        <w:rPr>
          <w:lang w:eastAsia="en-GB"/>
        </w:rPr>
      </w:pPr>
      <w:r>
        <w:rPr>
          <w:lang w:eastAsia="en-GB"/>
        </w:rPr>
        <w:t xml:space="preserve">The SI consists of studying individual use cases as well as deriving a general framework for AI/ML. Below we summarize the goal of the study as shown in </w:t>
      </w:r>
      <w:r>
        <w:rPr>
          <w:lang w:eastAsia="en-GB"/>
        </w:rPr>
        <w:fldChar w:fldCharType="begin"/>
      </w:r>
      <w:r>
        <w:rPr>
          <w:lang w:eastAsia="en-GB"/>
        </w:rPr>
        <w:instrText xml:space="preserve"> REF _Ref101451885 \r \h </w:instrText>
      </w:r>
      <w:r w:rsidR="00C24C71">
        <w:rPr>
          <w:lang w:eastAsia="en-GB"/>
        </w:rPr>
        <w:instrText xml:space="preserve"> \* MERGEFORMAT </w:instrText>
      </w:r>
      <w:r>
        <w:rPr>
          <w:lang w:eastAsia="en-GB"/>
        </w:rPr>
      </w:r>
      <w:r>
        <w:rPr>
          <w:lang w:eastAsia="en-GB"/>
        </w:rPr>
        <w:fldChar w:fldCharType="separate"/>
      </w:r>
      <w:r>
        <w:rPr>
          <w:lang w:eastAsia="en-GB"/>
        </w:rPr>
        <w:t>[1]</w:t>
      </w:r>
      <w:r>
        <w:rPr>
          <w:lang w:eastAsia="en-GB"/>
        </w:rPr>
        <w:fldChar w:fldCharType="end"/>
      </w:r>
      <w:r>
        <w:rPr>
          <w:lang w:eastAsia="en-GB"/>
        </w:rPr>
        <w:t xml:space="preserve"> relevant to the general framework:</w:t>
      </w:r>
    </w:p>
    <w:p w14:paraId="5EDEEC67" w14:textId="77777777" w:rsidR="005D0670" w:rsidRDefault="005D0670" w:rsidP="00C24C71">
      <w:pPr>
        <w:jc w:val="both"/>
      </w:pPr>
      <w:r>
        <w:t>AI/ML model, terminology, and description to identify common and specific characteristics for framework investigations:</w:t>
      </w:r>
    </w:p>
    <w:p w14:paraId="29200914" w14:textId="77777777" w:rsidR="005D0670" w:rsidRDefault="005D0670" w:rsidP="00C24C71">
      <w:pPr>
        <w:numPr>
          <w:ilvl w:val="0"/>
          <w:numId w:val="6"/>
        </w:numPr>
        <w:jc w:val="both"/>
      </w:pPr>
      <w:r w:rsidRPr="00FC7555">
        <w:t>Characterize the defining stages of AI/ML related algorithms</w:t>
      </w:r>
      <w:r>
        <w:t xml:space="preserve"> and associated complexity</w:t>
      </w:r>
      <w:r w:rsidRPr="00FC7555">
        <w:t>:</w:t>
      </w:r>
    </w:p>
    <w:p w14:paraId="4D09200D" w14:textId="77777777" w:rsidR="005D0670" w:rsidRDefault="005D0670" w:rsidP="00C24C71">
      <w:pPr>
        <w:numPr>
          <w:ilvl w:val="1"/>
          <w:numId w:val="6"/>
        </w:numPr>
        <w:jc w:val="both"/>
      </w:pPr>
      <w:r>
        <w:t xml:space="preserve">Model generation, e.g., model training (including input/output, pre-/post-process, online/offline as applicable), model validation, model testing, as </w:t>
      </w:r>
      <w:proofErr w:type="gramStart"/>
      <w:r>
        <w:t>applicable</w:t>
      </w:r>
      <w:proofErr w:type="gramEnd"/>
      <w:r>
        <w:t xml:space="preserve"> </w:t>
      </w:r>
    </w:p>
    <w:p w14:paraId="721F801D" w14:textId="77777777" w:rsidR="005D0670" w:rsidRDefault="005D0670" w:rsidP="00C24C71">
      <w:pPr>
        <w:numPr>
          <w:ilvl w:val="1"/>
          <w:numId w:val="6"/>
        </w:numPr>
        <w:jc w:val="both"/>
      </w:pPr>
      <w:r>
        <w:t>Inference operation, e.g., input/output, pre-/post-process, as applicable</w:t>
      </w:r>
    </w:p>
    <w:p w14:paraId="3D82E03B" w14:textId="77777777" w:rsidR="005D0670" w:rsidRDefault="005D0670" w:rsidP="00C24C71">
      <w:pPr>
        <w:numPr>
          <w:ilvl w:val="0"/>
          <w:numId w:val="6"/>
        </w:numPr>
        <w:jc w:val="both"/>
      </w:pPr>
      <w:r w:rsidRPr="00FC7555">
        <w:t xml:space="preserve">Identify various levels of collaboration </w:t>
      </w:r>
      <w:r>
        <w:t xml:space="preserve">between UE and gNB pertinent to the selected use cases, e.g., </w:t>
      </w:r>
    </w:p>
    <w:p w14:paraId="60E10F79" w14:textId="77777777" w:rsidR="005D0670" w:rsidRDefault="005D0670" w:rsidP="00C24C71">
      <w:pPr>
        <w:numPr>
          <w:ilvl w:val="1"/>
          <w:numId w:val="6"/>
        </w:numPr>
        <w:jc w:val="both"/>
      </w:pPr>
      <w:r>
        <w:t>No collaboration: implementation-based only AI/ML algorithms without information exchange [for comparison purposes]</w:t>
      </w:r>
    </w:p>
    <w:p w14:paraId="351B7F35" w14:textId="77777777" w:rsidR="005D0670" w:rsidRDefault="005D0670" w:rsidP="00C24C71">
      <w:pPr>
        <w:numPr>
          <w:ilvl w:val="1"/>
          <w:numId w:val="6"/>
        </w:numPr>
        <w:jc w:val="both"/>
      </w:pPr>
      <w:r>
        <w:t xml:space="preserve">Various levels of UE/gNB collaboration targeting separate or joint ML operations. </w:t>
      </w:r>
    </w:p>
    <w:p w14:paraId="7AEBDD75" w14:textId="77777777" w:rsidR="005D0670" w:rsidRDefault="005D0670" w:rsidP="00C24C71">
      <w:pPr>
        <w:numPr>
          <w:ilvl w:val="0"/>
          <w:numId w:val="6"/>
        </w:numPr>
        <w:jc w:val="both"/>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 xml:space="preserve">model monitoring, model </w:t>
      </w:r>
      <w:proofErr w:type="gramStart"/>
      <w:r w:rsidRPr="004B16F4">
        <w:t>updating</w:t>
      </w:r>
      <w:proofErr w:type="gramEnd"/>
    </w:p>
    <w:p w14:paraId="459BBD1A" w14:textId="77777777" w:rsidR="005D0670" w:rsidRDefault="005D0670" w:rsidP="00C24C71">
      <w:pPr>
        <w:numPr>
          <w:ilvl w:val="0"/>
          <w:numId w:val="6"/>
        </w:numPr>
        <w:jc w:val="both"/>
      </w:pPr>
      <w:r>
        <w:t xml:space="preserve">Dataset(s) for training, validation, testing, and inference </w:t>
      </w:r>
    </w:p>
    <w:p w14:paraId="02B261FF" w14:textId="77777777" w:rsidR="005D0670" w:rsidRDefault="005D0670" w:rsidP="00C24C71">
      <w:pPr>
        <w:numPr>
          <w:ilvl w:val="0"/>
          <w:numId w:val="6"/>
        </w:numPr>
        <w:jc w:val="both"/>
      </w:pPr>
      <w:r>
        <w:t xml:space="preserve">Identify common notation and terminology for AI/ML related functions, procedures, and </w:t>
      </w:r>
      <w:proofErr w:type="gramStart"/>
      <w:r>
        <w:t>interfaces</w:t>
      </w:r>
      <w:proofErr w:type="gramEnd"/>
    </w:p>
    <w:p w14:paraId="1066150F" w14:textId="77777777" w:rsidR="005D0670" w:rsidRPr="00FB74BF" w:rsidRDefault="005D0670" w:rsidP="00C24C71">
      <w:pPr>
        <w:numPr>
          <w:ilvl w:val="0"/>
          <w:numId w:val="6"/>
        </w:numPr>
        <w:jc w:val="both"/>
      </w:pPr>
      <w:r>
        <w:t xml:space="preserve">Note: </w:t>
      </w:r>
      <w:r w:rsidRPr="00FB74BF">
        <w:t xml:space="preserve">Consider the work done for </w:t>
      </w:r>
      <w:r w:rsidRPr="00FB74BF">
        <w:rPr>
          <w:i/>
          <w:iCs/>
        </w:rPr>
        <w:t>FS_NR_ENDC_data_collect</w:t>
      </w:r>
      <w:r w:rsidRPr="00FB74BF">
        <w:t xml:space="preserve"> when appropriate</w:t>
      </w:r>
    </w:p>
    <w:p w14:paraId="10431300" w14:textId="77777777" w:rsidR="005D0670" w:rsidRDefault="005D0670" w:rsidP="005D0670"/>
    <w:p w14:paraId="7E6DD031" w14:textId="36DCE6B4" w:rsidR="00320F08" w:rsidRDefault="005D0670" w:rsidP="00B5296E">
      <w:pPr>
        <w:jc w:val="both"/>
      </w:pPr>
      <w:r w:rsidRPr="006A570D">
        <w:t xml:space="preserve">Some progress has been made in </w:t>
      </w:r>
      <w:r w:rsidR="0002199E">
        <w:t>previous RAN1 meetings</w:t>
      </w:r>
      <w:r w:rsidR="006A570D" w:rsidRPr="006A570D">
        <w:t xml:space="preserve"> </w:t>
      </w:r>
      <w:r w:rsidRPr="006A570D">
        <w:t>toward achieving the SI objectives.</w:t>
      </w:r>
      <w:r w:rsidR="00000DC3" w:rsidRPr="006A570D">
        <w:t xml:space="preserve"> </w:t>
      </w:r>
      <w:r w:rsidR="006A570D" w:rsidRPr="006A570D">
        <w:t xml:space="preserve">In this contribution, we express our views for the LCM options, including the need for model ID based LCM and how it can work with functionality-based LCM collaboratively. We also provide some details for model identification types and </w:t>
      </w:r>
      <w:r w:rsidR="009B6202">
        <w:t>study</w:t>
      </w:r>
      <w:r w:rsidR="006A570D" w:rsidRPr="006A570D">
        <w:t xml:space="preserve"> performance monitoring </w:t>
      </w:r>
      <w:r w:rsidR="00DF6ACD">
        <w:t>of inactive model/functionality</w:t>
      </w:r>
      <w:r w:rsidR="006A570D" w:rsidRPr="006A570D">
        <w:t>, and model delivery</w:t>
      </w:r>
      <w:r w:rsidR="00DF6ACD">
        <w:t>/</w:t>
      </w:r>
      <w:r w:rsidR="00DF6ACD" w:rsidRPr="006A570D">
        <w:t>transfer</w:t>
      </w:r>
      <w:r w:rsidR="006A570D" w:rsidRPr="006A570D">
        <w:t>.</w:t>
      </w:r>
      <w:r w:rsidR="006A570D">
        <w:t xml:space="preserve"> </w:t>
      </w:r>
    </w:p>
    <w:p w14:paraId="2DF16A09" w14:textId="77777777" w:rsidR="007E71DD" w:rsidRPr="0000459A" w:rsidRDefault="007E71DD" w:rsidP="00CC4D94">
      <w:pPr>
        <w:jc w:val="both"/>
      </w:pPr>
    </w:p>
    <w:p w14:paraId="100864FF" w14:textId="4B2A8B02" w:rsidR="00967F46" w:rsidRDefault="00B009CF" w:rsidP="00E57B02">
      <w:pPr>
        <w:pStyle w:val="Heading1"/>
        <w:numPr>
          <w:ilvl w:val="0"/>
          <w:numId w:val="37"/>
        </w:numPr>
        <w:rPr>
          <w:lang w:eastAsia="zh-CN"/>
        </w:rPr>
      </w:pPr>
      <w:r>
        <w:rPr>
          <w:lang w:eastAsia="zh-CN"/>
        </w:rPr>
        <w:t xml:space="preserve">Functionality-based </w:t>
      </w:r>
      <w:r w:rsidR="00BA6CCC">
        <w:rPr>
          <w:lang w:eastAsia="zh-CN"/>
        </w:rPr>
        <w:t xml:space="preserve">LCM </w:t>
      </w:r>
      <w:r>
        <w:rPr>
          <w:lang w:eastAsia="zh-CN"/>
        </w:rPr>
        <w:t>and model-ID-based LCM</w:t>
      </w:r>
    </w:p>
    <w:p w14:paraId="6D6B215E" w14:textId="6AFF45C2" w:rsidR="00B009CF" w:rsidRPr="00DE67DA" w:rsidRDefault="00B009CF" w:rsidP="00B009CF">
      <w:r w:rsidRPr="00DE67DA">
        <w:t xml:space="preserve">In RAN1 #114, </w:t>
      </w:r>
      <w:r w:rsidR="006F62C8">
        <w:t>t</w:t>
      </w:r>
      <w:r w:rsidRPr="00DE67DA">
        <w:t>here have been extensive discussion on the merit of functionality-based LCM and model-ID-based LCM without reaching an agreement. Toward the end, to make a progress on this front, FL suggested to bring discussions as a continuum of the proposed conclusion 8-6e in RAN1 #114.</w:t>
      </w:r>
    </w:p>
    <w:tbl>
      <w:tblPr>
        <w:tblStyle w:val="TableGrid"/>
        <w:tblW w:w="0" w:type="auto"/>
        <w:tblLook w:val="04A0" w:firstRow="1" w:lastRow="0" w:firstColumn="1" w:lastColumn="0" w:noHBand="0" w:noVBand="1"/>
      </w:tblPr>
      <w:tblGrid>
        <w:gridCol w:w="9350"/>
      </w:tblGrid>
      <w:tr w:rsidR="00B009CF" w14:paraId="26C15E9E" w14:textId="77777777" w:rsidTr="005B30FD">
        <w:tc>
          <w:tcPr>
            <w:tcW w:w="9350" w:type="dxa"/>
          </w:tcPr>
          <w:p w14:paraId="41EC1500" w14:textId="77777777" w:rsidR="00B009CF" w:rsidRPr="00DE67DA" w:rsidRDefault="00B009CF" w:rsidP="005B30FD">
            <w:pPr>
              <w:rPr>
                <w:u w:val="single"/>
              </w:rPr>
            </w:pPr>
            <w:r w:rsidRPr="00DE67DA">
              <w:rPr>
                <w:u w:val="single"/>
              </w:rPr>
              <w:t>Proposed conclusion 8-6e:</w:t>
            </w:r>
          </w:p>
          <w:p w14:paraId="18EE729A" w14:textId="77777777" w:rsidR="00B009CF" w:rsidRPr="00DE67DA" w:rsidRDefault="00B009CF" w:rsidP="005B30FD">
            <w:r w:rsidRPr="00DE67DA">
              <w:t>Regarding functionality-based LCM and model-ID-based LCM:</w:t>
            </w:r>
          </w:p>
          <w:p w14:paraId="0EAF2A02" w14:textId="77777777" w:rsidR="00B009CF" w:rsidRPr="00DE67DA" w:rsidRDefault="00B009CF" w:rsidP="00922DFE">
            <w:pPr>
              <w:pStyle w:val="ListParagraph"/>
              <w:numPr>
                <w:ilvl w:val="0"/>
                <w:numId w:val="19"/>
              </w:numPr>
              <w:spacing w:before="0" w:line="360" w:lineRule="auto"/>
            </w:pPr>
            <w:r w:rsidRPr="00DE67DA">
              <w:t>Functionality-based LCM is the common baseline of the two LCMs in that it relies on legacy-like Features.</w:t>
            </w:r>
          </w:p>
          <w:p w14:paraId="70EB3AB5" w14:textId="77777777" w:rsidR="00B009CF" w:rsidRPr="00DE67DA" w:rsidRDefault="00B009CF" w:rsidP="00922DFE">
            <w:pPr>
              <w:pStyle w:val="ListParagraph"/>
              <w:numPr>
                <w:ilvl w:val="0"/>
                <w:numId w:val="19"/>
              </w:numPr>
              <w:spacing w:before="0" w:line="360" w:lineRule="auto"/>
            </w:pPr>
            <w:r w:rsidRPr="00DE67DA">
              <w:t>Model-ID-based LCM is a unifying superset of the two LCMs in that functionality-based LCM can be considered as a special case of model-ID-based LCM that uses a single fixed/dummy model ID.</w:t>
            </w:r>
          </w:p>
          <w:p w14:paraId="0B382380" w14:textId="77777777" w:rsidR="00B009CF" w:rsidRPr="00DE67DA" w:rsidRDefault="00B009CF" w:rsidP="00922DFE">
            <w:pPr>
              <w:pStyle w:val="ListParagraph"/>
              <w:numPr>
                <w:ilvl w:val="0"/>
                <w:numId w:val="19"/>
              </w:numPr>
              <w:spacing w:before="0" w:line="360" w:lineRule="auto"/>
            </w:pPr>
            <w:r w:rsidRPr="00DE67DA">
              <w:t>Functionality-based LCM provides functionality-level management of AI/ML operations by NW for UE-side and two-sided models.</w:t>
            </w:r>
          </w:p>
          <w:p w14:paraId="03B68ECA" w14:textId="77777777" w:rsidR="00B009CF" w:rsidRPr="00DE67DA" w:rsidRDefault="00B009CF" w:rsidP="00922DFE">
            <w:pPr>
              <w:pStyle w:val="ListParagraph"/>
              <w:numPr>
                <w:ilvl w:val="0"/>
                <w:numId w:val="19"/>
              </w:numPr>
              <w:spacing w:before="0" w:line="360" w:lineRule="auto"/>
            </w:pPr>
            <w:r w:rsidRPr="00DE67DA">
              <w:t>Model-ID-based LCM additionally provides more granular, model-level management by NW of UE-side and two-sided models, which may provide benefits in the following scenarios:</w:t>
            </w:r>
          </w:p>
          <w:p w14:paraId="0D909215" w14:textId="77777777" w:rsidR="00B009CF" w:rsidRPr="00DE67DA" w:rsidRDefault="00B009CF" w:rsidP="00922DFE">
            <w:pPr>
              <w:pStyle w:val="ListParagraph"/>
              <w:numPr>
                <w:ilvl w:val="1"/>
                <w:numId w:val="19"/>
              </w:numPr>
              <w:spacing w:before="0" w:line="360" w:lineRule="auto"/>
            </w:pPr>
            <w:r w:rsidRPr="00DE67DA">
              <w:t>UE side models with model transfer</w:t>
            </w:r>
          </w:p>
          <w:p w14:paraId="7E40FA07" w14:textId="77777777" w:rsidR="00B009CF" w:rsidRPr="00DE67DA" w:rsidRDefault="00B009CF" w:rsidP="00922DFE">
            <w:pPr>
              <w:pStyle w:val="ListParagraph"/>
              <w:numPr>
                <w:ilvl w:val="1"/>
                <w:numId w:val="19"/>
              </w:numPr>
              <w:spacing w:before="0" w:line="360" w:lineRule="auto"/>
            </w:pPr>
            <w:r w:rsidRPr="00DE67DA">
              <w:t>Pairing of two-sided models</w:t>
            </w:r>
          </w:p>
          <w:p w14:paraId="1DC4ECE9" w14:textId="77777777" w:rsidR="00B009CF" w:rsidRPr="00DE67DA" w:rsidRDefault="00B009CF" w:rsidP="00922DFE">
            <w:pPr>
              <w:pStyle w:val="ListParagraph"/>
              <w:numPr>
                <w:ilvl w:val="1"/>
                <w:numId w:val="19"/>
              </w:numPr>
              <w:spacing w:before="0" w:line="360" w:lineRule="auto"/>
            </w:pPr>
            <w:r w:rsidRPr="00DE67DA">
              <w:t>For aligned understanding on the additional conditions (e.g., scenario/configuration/site/dataset) between UE and NW for scenario/configuration/site/dataset-specific AI/ML operations.</w:t>
            </w:r>
          </w:p>
        </w:tc>
      </w:tr>
    </w:tbl>
    <w:p w14:paraId="6357A12C" w14:textId="77777777" w:rsidR="00B009CF" w:rsidRDefault="00B009CF" w:rsidP="00B009CF">
      <w:pPr>
        <w:jc w:val="both"/>
        <w:rPr>
          <w:highlight w:val="yellow"/>
          <w:u w:val="single"/>
        </w:rPr>
      </w:pPr>
    </w:p>
    <w:p w14:paraId="3D7AA925" w14:textId="4F856998" w:rsidR="00B009CF" w:rsidRDefault="00DE67DA" w:rsidP="00C47F52">
      <w:r>
        <w:t xml:space="preserve">In this section, we discuss the use cases </w:t>
      </w:r>
      <w:r w:rsidR="0002199E">
        <w:t xml:space="preserve">and benefits </w:t>
      </w:r>
      <w:r>
        <w:t>of the two LCM flavors.</w:t>
      </w:r>
    </w:p>
    <w:p w14:paraId="1767B75D" w14:textId="77777777" w:rsidR="00B009CF" w:rsidRPr="00C47F52" w:rsidRDefault="00B009CF" w:rsidP="00C47F52">
      <w:pPr>
        <w:rPr>
          <w:lang w:val="en-GB"/>
        </w:rPr>
      </w:pPr>
    </w:p>
    <w:p w14:paraId="13612A32" w14:textId="091556FC" w:rsidR="00BA6CCC" w:rsidRPr="00E57B02" w:rsidRDefault="00575DD3" w:rsidP="00E57B02">
      <w:pPr>
        <w:pStyle w:val="Heading2"/>
        <w:numPr>
          <w:ilvl w:val="1"/>
          <w:numId w:val="37"/>
        </w:numPr>
      </w:pPr>
      <w:r>
        <w:rPr>
          <w:lang w:eastAsia="zh-CN"/>
        </w:rPr>
        <w:t>Use cases of F</w:t>
      </w:r>
      <w:r w:rsidR="00BA6CCC">
        <w:rPr>
          <w:lang w:eastAsia="zh-CN"/>
        </w:rPr>
        <w:t xml:space="preserve">unctionality-based </w:t>
      </w:r>
      <w:r w:rsidR="00BA6CCC" w:rsidRPr="00E57B02">
        <w:t xml:space="preserve">LCM </w:t>
      </w:r>
    </w:p>
    <w:p w14:paraId="4C7AA22D" w14:textId="58B0471A" w:rsidR="00F77F86" w:rsidRDefault="00F77F86" w:rsidP="00F77F86">
      <w:r>
        <w:rPr>
          <w:lang w:val="en-GB"/>
        </w:rPr>
        <w:t xml:space="preserve">Functionality-based LCM operates based on </w:t>
      </w:r>
      <w:r>
        <w:rPr>
          <w:rFonts w:eastAsia="MS Mincho"/>
          <w:lang w:eastAsia="ja-JP"/>
        </w:rPr>
        <w:t xml:space="preserve">conditions indicated by UE capability, and it is FFS whether/how to address </w:t>
      </w:r>
      <w:r w:rsidRPr="00F77F86">
        <w:rPr>
          <w:rFonts w:eastAsia="MS Mincho"/>
          <w:b/>
          <w:bCs/>
          <w:u w:val="single"/>
          <w:lang w:eastAsia="ja-JP"/>
        </w:rPr>
        <w:t>additional conditions</w:t>
      </w:r>
      <w:r>
        <w:rPr>
          <w:rFonts w:eastAsia="MS Mincho"/>
          <w:lang w:eastAsia="ja-JP"/>
        </w:rPr>
        <w:t xml:space="preserve"> (e.g., scenarios, sites, and datasets) to aid UE-side transparent model operat</w:t>
      </w:r>
      <w:r>
        <w:t xml:space="preserve">ions (without model identification) at the Functionality level. </w:t>
      </w:r>
    </w:p>
    <w:p w14:paraId="2EAA098D" w14:textId="77777777" w:rsidR="00F77F86" w:rsidRPr="00F77F86" w:rsidRDefault="00F77F86" w:rsidP="00F77F86">
      <w:pPr>
        <w:rPr>
          <w:lang w:val="en-GB"/>
        </w:rPr>
      </w:pPr>
    </w:p>
    <w:tbl>
      <w:tblPr>
        <w:tblStyle w:val="TableGrid"/>
        <w:tblW w:w="0" w:type="auto"/>
        <w:tblLook w:val="04A0" w:firstRow="1" w:lastRow="0" w:firstColumn="1" w:lastColumn="0" w:noHBand="0" w:noVBand="1"/>
      </w:tblPr>
      <w:tblGrid>
        <w:gridCol w:w="9962"/>
      </w:tblGrid>
      <w:tr w:rsidR="00F77F86" w14:paraId="6B0AE0D1" w14:textId="77777777" w:rsidTr="00F77F86">
        <w:tc>
          <w:tcPr>
            <w:tcW w:w="9962" w:type="dxa"/>
          </w:tcPr>
          <w:p w14:paraId="1B5F90DD" w14:textId="1ACB2EA7" w:rsidR="00F77F86" w:rsidRDefault="00F77F86" w:rsidP="00F77F86">
            <w:pPr>
              <w:rPr>
                <w:highlight w:val="green"/>
                <w:lang w:eastAsia="zh-CN"/>
              </w:rPr>
            </w:pPr>
            <w:r>
              <w:rPr>
                <w:rFonts w:hint="eastAsia"/>
                <w:highlight w:val="green"/>
                <w:lang w:eastAsia="zh-CN"/>
              </w:rPr>
              <w:t>A</w:t>
            </w:r>
            <w:r>
              <w:rPr>
                <w:highlight w:val="green"/>
                <w:lang w:eastAsia="zh-CN"/>
              </w:rPr>
              <w:t>greement</w:t>
            </w:r>
            <w:r w:rsidRPr="00F77F86">
              <w:rPr>
                <w:highlight w:val="green"/>
                <w:lang w:eastAsia="zh-CN"/>
              </w:rPr>
              <w:t xml:space="preserve"> from RAN#1 112-bis-e</w:t>
            </w:r>
          </w:p>
          <w:p w14:paraId="3C452728" w14:textId="77777777" w:rsidR="00F77F86" w:rsidRDefault="00F77F86" w:rsidP="00922DFE">
            <w:pPr>
              <w:numPr>
                <w:ilvl w:val="0"/>
                <w:numId w:val="13"/>
              </w:numPr>
              <w:rPr>
                <w:lang w:eastAsia="zh-CN"/>
              </w:rPr>
            </w:pPr>
            <w:r>
              <w:rPr>
                <w:lang w:eastAsia="zh-CN"/>
              </w:rPr>
              <w:t>For AI/ML functionality identification and functionality-based LCM of UE-side models and/or UE-part of two-sided models:</w:t>
            </w:r>
          </w:p>
          <w:p w14:paraId="43FBFE33" w14:textId="77777777" w:rsidR="00F77F86" w:rsidRDefault="00F77F86" w:rsidP="00922DFE">
            <w:pPr>
              <w:pStyle w:val="ListParagraph"/>
              <w:numPr>
                <w:ilvl w:val="1"/>
                <w:numId w:val="12"/>
              </w:numPr>
              <w:spacing w:after="120" w:line="360" w:lineRule="auto"/>
            </w:pPr>
            <w:r>
              <w:t>Functionality refers to</w:t>
            </w:r>
            <w:r>
              <w:rPr>
                <w:rFonts w:eastAsia="MS Mincho"/>
                <w:lang w:eastAsia="ja-JP"/>
              </w:rPr>
              <w:t xml:space="preserve"> an AI/ML-enabled Feature/FG enabled by configuration(s), where configuration(s) is(are) supported based on conditions indicated by UE capability.</w:t>
            </w:r>
          </w:p>
          <w:p w14:paraId="3553CE1C" w14:textId="77777777" w:rsidR="00F77F86" w:rsidRDefault="00F77F86" w:rsidP="00922DFE">
            <w:pPr>
              <w:pStyle w:val="ListParagraph"/>
              <w:numPr>
                <w:ilvl w:val="1"/>
                <w:numId w:val="12"/>
              </w:numPr>
              <w:spacing w:after="120" w:line="360" w:lineRule="auto"/>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6B16CB01" w14:textId="77777777" w:rsidR="00F77F86" w:rsidRDefault="00F77F86" w:rsidP="00922DFE">
            <w:pPr>
              <w:pStyle w:val="ListParagraph"/>
              <w:numPr>
                <w:ilvl w:val="2"/>
                <w:numId w:val="12"/>
              </w:numPr>
              <w:spacing w:after="120" w:line="360" w:lineRule="auto"/>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6476E676" w14:textId="77777777" w:rsidR="00F77F86" w:rsidRDefault="00F77F86" w:rsidP="00922DFE">
            <w:pPr>
              <w:pStyle w:val="ListParagraph"/>
              <w:numPr>
                <w:ilvl w:val="2"/>
                <w:numId w:val="12"/>
              </w:numPr>
              <w:spacing w:after="120" w:line="360" w:lineRule="auto"/>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40743BDF" w14:textId="77777777" w:rsidR="00F77F86" w:rsidRDefault="00F77F86" w:rsidP="00922DFE">
            <w:pPr>
              <w:pStyle w:val="ListParagraph"/>
              <w:numPr>
                <w:ilvl w:val="2"/>
                <w:numId w:val="12"/>
              </w:numPr>
              <w:spacing w:after="120" w:line="360" w:lineRule="auto"/>
            </w:pPr>
            <w:r>
              <w:rPr>
                <w:rFonts w:eastAsia="MS Mincho" w:hint="eastAsia"/>
                <w:lang w:eastAsia="ja-JP"/>
              </w:rPr>
              <w:t>F</w:t>
            </w:r>
            <w:r>
              <w:rPr>
                <w:rFonts w:eastAsia="MS Mincho"/>
                <w:lang w:eastAsia="ja-JP"/>
              </w:rPr>
              <w:t>FS: Other aspects that may constitute Functionality</w:t>
            </w:r>
          </w:p>
          <w:p w14:paraId="4629AF48" w14:textId="77777777" w:rsidR="00F77F86" w:rsidRDefault="00F77F86" w:rsidP="00922DFE">
            <w:pPr>
              <w:pStyle w:val="ListParagraph"/>
              <w:numPr>
                <w:ilvl w:val="1"/>
                <w:numId w:val="12"/>
              </w:numPr>
              <w:spacing w:after="120" w:line="360" w:lineRule="auto"/>
            </w:pPr>
            <w:r>
              <w:t>FFS: which aspects should be specified as conditions of a Feature/FG available for functionality will be discussed in each sub-use-case agenda.</w:t>
            </w:r>
          </w:p>
          <w:p w14:paraId="59DC147D" w14:textId="77777777" w:rsidR="00F77F86" w:rsidRDefault="00F77F86" w:rsidP="009F6D18"/>
        </w:tc>
      </w:tr>
    </w:tbl>
    <w:p w14:paraId="032845D0" w14:textId="77777777" w:rsidR="00F77F86" w:rsidRDefault="00F77F86" w:rsidP="009F6D18">
      <w:pPr>
        <w:jc w:val="both"/>
      </w:pPr>
    </w:p>
    <w:p w14:paraId="06B0081A" w14:textId="15327EAC" w:rsidR="00A70880" w:rsidRPr="00A70880" w:rsidRDefault="00A70880" w:rsidP="00A70880">
      <w:pPr>
        <w:jc w:val="both"/>
      </w:pPr>
      <w:r>
        <w:t>In general, f</w:t>
      </w:r>
      <w:r w:rsidRPr="00A70880">
        <w:t xml:space="preserve">unctionality-based-LCM </w:t>
      </w:r>
      <w:r w:rsidR="00334F71">
        <w:t>may</w:t>
      </w:r>
      <w:r w:rsidRPr="00A70880">
        <w:t xml:space="preserve"> be sufficient in </w:t>
      </w:r>
      <w:r>
        <w:t xml:space="preserve">the following </w:t>
      </w:r>
      <w:r w:rsidRPr="00A70880">
        <w:t>scenarios</w:t>
      </w:r>
      <w:r>
        <w:t>:</w:t>
      </w:r>
    </w:p>
    <w:p w14:paraId="2A338B57" w14:textId="0E9C6DE4" w:rsidR="00A70880" w:rsidRPr="00A70880" w:rsidRDefault="00A70880" w:rsidP="00922DFE">
      <w:pPr>
        <w:pStyle w:val="ListParagraph"/>
        <w:numPr>
          <w:ilvl w:val="0"/>
          <w:numId w:val="19"/>
        </w:numPr>
        <w:jc w:val="both"/>
      </w:pPr>
      <w:r>
        <w:t xml:space="preserve">Under </w:t>
      </w:r>
      <w:r w:rsidRPr="0002199E">
        <w:rPr>
          <w:b/>
          <w:bCs/>
        </w:rPr>
        <w:t>known</w:t>
      </w:r>
      <w:r w:rsidRPr="00A70880">
        <w:t xml:space="preserve"> </w:t>
      </w:r>
      <w:r w:rsidRPr="0002199E">
        <w:rPr>
          <w:b/>
          <w:bCs/>
        </w:rPr>
        <w:t>additional conditions</w:t>
      </w:r>
      <w:r w:rsidRPr="00A70880">
        <w:t xml:space="preserve"> (e.g., Doppler, SNR, cell ID) at the UE</w:t>
      </w:r>
    </w:p>
    <w:p w14:paraId="167548EF" w14:textId="53EDD4A4" w:rsidR="00A70880" w:rsidRPr="00A70880" w:rsidRDefault="00A70880" w:rsidP="00922DFE">
      <w:pPr>
        <w:pStyle w:val="ListParagraph"/>
        <w:numPr>
          <w:ilvl w:val="0"/>
          <w:numId w:val="19"/>
        </w:numPr>
        <w:jc w:val="both"/>
      </w:pPr>
      <w:r w:rsidRPr="00A70880">
        <w:t xml:space="preserve">If one model generalizes well across </w:t>
      </w:r>
      <w:r w:rsidRPr="0002199E">
        <w:rPr>
          <w:b/>
          <w:bCs/>
        </w:rPr>
        <w:t>unknown</w:t>
      </w:r>
      <w:r w:rsidRPr="00A70880">
        <w:t xml:space="preserve"> </w:t>
      </w:r>
      <w:r w:rsidRPr="0002199E">
        <w:rPr>
          <w:b/>
          <w:bCs/>
        </w:rPr>
        <w:t>additional conditions</w:t>
      </w:r>
      <w:r w:rsidRPr="00A70880">
        <w:t xml:space="preserve"> </w:t>
      </w:r>
    </w:p>
    <w:p w14:paraId="2C7BBD1F" w14:textId="77777777" w:rsidR="00A70880" w:rsidRDefault="00A70880" w:rsidP="00A70880">
      <w:pPr>
        <w:jc w:val="both"/>
        <w:rPr>
          <w:highlight w:val="yellow"/>
        </w:rPr>
      </w:pPr>
    </w:p>
    <w:p w14:paraId="55573FD5" w14:textId="17D054FC" w:rsidR="00A70880" w:rsidRDefault="00A70880" w:rsidP="008B2A1E">
      <w:pPr>
        <w:jc w:val="both"/>
      </w:pPr>
      <w:r>
        <w:t>To illustrate, suppose</w:t>
      </w:r>
      <w:r w:rsidR="0002199E">
        <w:t>, for the sake of discussion,</w:t>
      </w:r>
      <w:r>
        <w:t xml:space="preserve"> that a single model for UE-side CSI prediction does not generalize well across Doppler. Then, UE </w:t>
      </w:r>
      <w:r w:rsidR="00F77F86">
        <w:t xml:space="preserve">may </w:t>
      </w:r>
      <w:r>
        <w:t xml:space="preserve">use two models, one for low Doppler and the other for high Doppler, and UE can </w:t>
      </w:r>
      <w:r w:rsidRPr="009B6E48">
        <w:t xml:space="preserve">autonomously switch </w:t>
      </w:r>
      <w:r w:rsidRPr="007E4798">
        <w:t xml:space="preserve">between </w:t>
      </w:r>
      <w:r>
        <w:t>the two models transparently to network</w:t>
      </w:r>
      <w:r w:rsidRPr="00DF4A88">
        <w:t>.</w:t>
      </w:r>
      <w:r>
        <w:t xml:space="preserve"> This is possible because UE can </w:t>
      </w:r>
      <w:r w:rsidR="003433A5">
        <w:t>estimate the Doppler, and therefore Doppler is a known “additional condition” to the UE.</w:t>
      </w:r>
    </w:p>
    <w:p w14:paraId="1F4416D9" w14:textId="77777777" w:rsidR="00F77F86" w:rsidRDefault="00F77F86" w:rsidP="008B2A1E">
      <w:pPr>
        <w:jc w:val="both"/>
      </w:pPr>
    </w:p>
    <w:p w14:paraId="1640D244" w14:textId="5B8D3BEE" w:rsidR="00DE5198" w:rsidRDefault="00DE5198" w:rsidP="008B2A1E">
      <w:pPr>
        <w:jc w:val="both"/>
      </w:pPr>
      <w:r>
        <w:t xml:space="preserve">As another illustration, a UE-side beam prediction model may not generalize well across different gNB beam codebooks. </w:t>
      </w:r>
      <w:r w:rsidR="0002199E">
        <w:t>(</w:t>
      </w:r>
      <w:r>
        <w:t xml:space="preserve">See Appendix Section </w:t>
      </w:r>
      <w:r>
        <w:fldChar w:fldCharType="begin"/>
      </w:r>
      <w:r>
        <w:instrText xml:space="preserve"> REF _Ref146829104 \r \h </w:instrText>
      </w:r>
      <w:r>
        <w:fldChar w:fldCharType="separate"/>
      </w:r>
      <w:r>
        <w:t>7.1</w:t>
      </w:r>
      <w:r>
        <w:fldChar w:fldCharType="end"/>
      </w:r>
      <w:r>
        <w:t xml:space="preserve"> for our evaluation results</w:t>
      </w:r>
      <w:r w:rsidR="0002199E">
        <w:t xml:space="preserve"> and agreed observations from the AI/ML beam management evaluation agenda</w:t>
      </w:r>
      <w:r>
        <w:t>.</w:t>
      </w:r>
      <w:r w:rsidR="0002199E">
        <w:t>)</w:t>
      </w:r>
      <w:r>
        <w:t xml:space="preserve"> In such a scenario, if gNB provides beam codebook information to UE (e.g., in the form of assistance information or in other manners), the gNB beam codebook information becomes a </w:t>
      </w:r>
      <w:r w:rsidRPr="00340D69">
        <w:rPr>
          <w:b/>
          <w:bCs/>
          <w:u w:val="single"/>
        </w:rPr>
        <w:t>known</w:t>
      </w:r>
      <w:r>
        <w:t xml:space="preserve"> “additional condition”, which will allow UE to transparently operate multiple models, each suited to certain gNB beam codebooks. So, functionality-based-LCM will work fine.</w:t>
      </w:r>
    </w:p>
    <w:p w14:paraId="1B476D8B" w14:textId="77777777" w:rsidR="00DE5198" w:rsidRDefault="00DE5198" w:rsidP="008B2A1E">
      <w:pPr>
        <w:jc w:val="both"/>
      </w:pPr>
    </w:p>
    <w:p w14:paraId="23D4A393" w14:textId="305034DA" w:rsidR="00DE5198" w:rsidRDefault="00DE5198" w:rsidP="008B2A1E">
      <w:pPr>
        <w:jc w:val="both"/>
        <w:rPr>
          <w:lang w:eastAsia="ko-KR"/>
        </w:rPr>
      </w:pPr>
      <w:r>
        <w:t xml:space="preserve">However, in the second illustration, if the gNB beam codebook information is NOT provided to UE, it becomes an </w:t>
      </w:r>
      <w:r w:rsidRPr="00DE5198">
        <w:rPr>
          <w:b/>
          <w:bCs/>
          <w:u w:val="single"/>
        </w:rPr>
        <w:t>unknown</w:t>
      </w:r>
      <w:r>
        <w:t xml:space="preserve"> “additional condition” to UE, and UE has no other means but to use a single model across different gNB beam codebooks, and performance degradation would results, as shown in Appendix Section </w:t>
      </w:r>
      <w:r>
        <w:fldChar w:fldCharType="begin"/>
      </w:r>
      <w:r>
        <w:instrText xml:space="preserve"> REF _Ref146829104 \r \h </w:instrText>
      </w:r>
      <w:r>
        <w:fldChar w:fldCharType="separate"/>
      </w:r>
      <w:r>
        <w:t>7.1</w:t>
      </w:r>
      <w:r>
        <w:fldChar w:fldCharType="end"/>
      </w:r>
      <w:r>
        <w:t>. Therefore, functionality-based-LCM is not suitable in this scenario.</w:t>
      </w:r>
    </w:p>
    <w:p w14:paraId="2BD6FF1B" w14:textId="77777777" w:rsidR="00A70880" w:rsidRPr="00334F71" w:rsidRDefault="00A70880" w:rsidP="008B2A1E">
      <w:pPr>
        <w:jc w:val="both"/>
        <w:rPr>
          <w:strike/>
        </w:rPr>
      </w:pPr>
    </w:p>
    <w:p w14:paraId="5EBC13C6" w14:textId="2CA54FDC" w:rsidR="00334F71" w:rsidRPr="00334F71" w:rsidRDefault="00B86C84" w:rsidP="00334F71">
      <w:pPr>
        <w:jc w:val="both"/>
        <w:rPr>
          <w:b/>
          <w:bCs/>
        </w:rPr>
      </w:pPr>
      <w:r>
        <w:rPr>
          <w:b/>
          <w:bCs/>
        </w:rPr>
        <w:t>Observation</w:t>
      </w:r>
      <w:r w:rsidR="0089201D">
        <w:rPr>
          <w:b/>
          <w:bCs/>
        </w:rPr>
        <w:t xml:space="preserve"> 1</w:t>
      </w:r>
      <w:r w:rsidR="008B2A1E" w:rsidRPr="00334F71">
        <w:rPr>
          <w:b/>
          <w:bCs/>
        </w:rPr>
        <w:t xml:space="preserve">: </w:t>
      </w:r>
      <w:r w:rsidR="00334F71" w:rsidRPr="00334F71">
        <w:rPr>
          <w:b/>
          <w:bCs/>
        </w:rPr>
        <w:t>Functionality-based-LCM may be sufficient in the following scenarios:</w:t>
      </w:r>
    </w:p>
    <w:p w14:paraId="1B07BDFB" w14:textId="77777777" w:rsidR="00C66631" w:rsidRPr="00C66631" w:rsidRDefault="00C66631" w:rsidP="00922DFE">
      <w:pPr>
        <w:pStyle w:val="ListParagraph"/>
        <w:numPr>
          <w:ilvl w:val="0"/>
          <w:numId w:val="19"/>
        </w:numPr>
        <w:jc w:val="both"/>
        <w:rPr>
          <w:b/>
          <w:bCs/>
        </w:rPr>
      </w:pPr>
      <w:r w:rsidRPr="00C66631">
        <w:rPr>
          <w:b/>
          <w:bCs/>
        </w:rPr>
        <w:t>Under known additional conditions (e.g., Doppler, SNR, cell ID) at the UE</w:t>
      </w:r>
    </w:p>
    <w:p w14:paraId="130FF6BD" w14:textId="77777777" w:rsidR="00C66631" w:rsidRPr="00C66631" w:rsidRDefault="00C66631" w:rsidP="00922DFE">
      <w:pPr>
        <w:pStyle w:val="ListParagraph"/>
        <w:numPr>
          <w:ilvl w:val="0"/>
          <w:numId w:val="19"/>
        </w:numPr>
        <w:jc w:val="both"/>
        <w:rPr>
          <w:b/>
          <w:bCs/>
        </w:rPr>
      </w:pPr>
      <w:r w:rsidRPr="00C66631">
        <w:rPr>
          <w:b/>
          <w:bCs/>
        </w:rPr>
        <w:t xml:space="preserve">If one model generalizes well across unknown additional conditions </w:t>
      </w:r>
    </w:p>
    <w:p w14:paraId="5A800A50" w14:textId="77777777" w:rsidR="00575DD3" w:rsidRDefault="00575DD3" w:rsidP="00C47F52">
      <w:pPr>
        <w:jc w:val="both"/>
      </w:pPr>
    </w:p>
    <w:p w14:paraId="592740A3" w14:textId="12B6AD02" w:rsidR="00BA6CCC" w:rsidRDefault="00575DD3" w:rsidP="00E57B02">
      <w:pPr>
        <w:pStyle w:val="Heading2"/>
        <w:numPr>
          <w:ilvl w:val="1"/>
          <w:numId w:val="37"/>
        </w:numPr>
        <w:rPr>
          <w:rStyle w:val="ui-provider"/>
        </w:rPr>
      </w:pPr>
      <w:r>
        <w:rPr>
          <w:lang w:eastAsia="zh-CN"/>
        </w:rPr>
        <w:t xml:space="preserve">Use cases of </w:t>
      </w:r>
      <w:r w:rsidR="00BA6CCC">
        <w:rPr>
          <w:lang w:eastAsia="zh-CN"/>
        </w:rPr>
        <w:t xml:space="preserve">Model ID-based </w:t>
      </w:r>
      <w:r w:rsidR="00BA6CCC" w:rsidRPr="002A497E">
        <w:rPr>
          <w:rStyle w:val="ui-provider"/>
        </w:rPr>
        <w:t xml:space="preserve">LCM </w:t>
      </w:r>
    </w:p>
    <w:p w14:paraId="3ED62D52" w14:textId="09C99FB1" w:rsidR="000A697C" w:rsidRDefault="000A697C" w:rsidP="000A697C">
      <w:r>
        <w:rPr>
          <w:lang w:val="en-GB"/>
        </w:rPr>
        <w:t xml:space="preserve">Model-ID-based LCM operates based on </w:t>
      </w:r>
      <w:r w:rsidR="00DE5198">
        <w:rPr>
          <w:lang w:val="en-GB"/>
        </w:rPr>
        <w:t xml:space="preserve">identified models, where a model is based on both conditions and </w:t>
      </w:r>
      <w:r w:rsidRPr="00F77F86">
        <w:rPr>
          <w:rFonts w:eastAsia="MS Mincho"/>
          <w:b/>
          <w:bCs/>
          <w:u w:val="single"/>
          <w:lang w:eastAsia="ja-JP"/>
        </w:rPr>
        <w:t>additional conditions</w:t>
      </w:r>
      <w:r>
        <w:rPr>
          <w:rFonts w:eastAsia="MS Mincho"/>
          <w:lang w:eastAsia="ja-JP"/>
        </w:rPr>
        <w:t xml:space="preserve"> (e.g., scenarios, sites, and datasets)</w:t>
      </w:r>
      <w:r>
        <w:t xml:space="preserve">. </w:t>
      </w:r>
    </w:p>
    <w:p w14:paraId="525C6D33" w14:textId="77777777" w:rsidR="000A697C" w:rsidRPr="000A697C" w:rsidRDefault="000A697C" w:rsidP="000A697C"/>
    <w:tbl>
      <w:tblPr>
        <w:tblStyle w:val="TableGrid"/>
        <w:tblW w:w="0" w:type="auto"/>
        <w:tblLook w:val="04A0" w:firstRow="1" w:lastRow="0" w:firstColumn="1" w:lastColumn="0" w:noHBand="0" w:noVBand="1"/>
      </w:tblPr>
      <w:tblGrid>
        <w:gridCol w:w="9962"/>
      </w:tblGrid>
      <w:tr w:rsidR="000A697C" w14:paraId="03736E3A" w14:textId="77777777" w:rsidTr="000A697C">
        <w:tc>
          <w:tcPr>
            <w:tcW w:w="9962" w:type="dxa"/>
          </w:tcPr>
          <w:p w14:paraId="71D4B8BE" w14:textId="77777777" w:rsidR="000A697C" w:rsidRDefault="000A697C" w:rsidP="000A697C">
            <w:pPr>
              <w:rPr>
                <w:highlight w:val="green"/>
                <w:lang w:eastAsia="zh-CN"/>
              </w:rPr>
            </w:pPr>
            <w:r>
              <w:rPr>
                <w:rFonts w:hint="eastAsia"/>
                <w:highlight w:val="green"/>
                <w:lang w:eastAsia="zh-CN"/>
              </w:rPr>
              <w:t>A</w:t>
            </w:r>
            <w:r>
              <w:rPr>
                <w:highlight w:val="green"/>
                <w:lang w:eastAsia="zh-CN"/>
              </w:rPr>
              <w:t>greement</w:t>
            </w:r>
            <w:r w:rsidRPr="00F77F86">
              <w:rPr>
                <w:highlight w:val="green"/>
                <w:lang w:eastAsia="zh-CN"/>
              </w:rPr>
              <w:t xml:space="preserve"> from RAN#1 112-bis-e</w:t>
            </w:r>
          </w:p>
          <w:p w14:paraId="7E5861E3" w14:textId="3790224C" w:rsidR="000A697C" w:rsidRDefault="000A697C" w:rsidP="00922DFE">
            <w:pPr>
              <w:numPr>
                <w:ilvl w:val="0"/>
                <w:numId w:val="13"/>
              </w:numPr>
              <w:rPr>
                <w:rFonts w:ascii="Calibri" w:eastAsia="SimSun" w:hAnsi="Calibri" w:cs="Arial"/>
              </w:rPr>
            </w:pPr>
            <w:r>
              <w:rPr>
                <w:lang w:eastAsia="zh-CN"/>
              </w:rPr>
              <w:t>For AI/ML model identification and model-ID-based LCM of UE-side models and/or UE-part of two-sided models:</w:t>
            </w:r>
          </w:p>
          <w:p w14:paraId="1FB031DC" w14:textId="77777777" w:rsidR="000A697C" w:rsidRDefault="000A697C" w:rsidP="00922DFE">
            <w:pPr>
              <w:pStyle w:val="ListParagraph"/>
              <w:numPr>
                <w:ilvl w:val="1"/>
                <w:numId w:val="12"/>
              </w:numPr>
              <w:spacing w:after="120" w:line="360" w:lineRule="auto"/>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5758A15" w14:textId="77777777" w:rsidR="000A697C" w:rsidRDefault="000A697C" w:rsidP="00922DFE">
            <w:pPr>
              <w:pStyle w:val="ListParagraph"/>
              <w:numPr>
                <w:ilvl w:val="1"/>
                <w:numId w:val="12"/>
              </w:numPr>
              <w:spacing w:after="120" w:line="360" w:lineRule="auto"/>
            </w:pPr>
            <w:r>
              <w:t>FFS: Which aspects should be considered as additional conditions, and how to include them into model description information during model identification will be discussed in each sub-use-case agenda.</w:t>
            </w:r>
          </w:p>
          <w:p w14:paraId="493F1435" w14:textId="77777777" w:rsidR="000A697C" w:rsidRDefault="000A697C" w:rsidP="00922DFE">
            <w:pPr>
              <w:pStyle w:val="ListParagraph"/>
              <w:numPr>
                <w:ilvl w:val="1"/>
                <w:numId w:val="12"/>
              </w:numPr>
              <w:spacing w:after="120" w:line="360" w:lineRule="auto"/>
            </w:pPr>
            <w:r>
              <w:t>FFS: Relationship between functionality and model, e.g., whether a model may be identified referring to functionality(s).</w:t>
            </w:r>
          </w:p>
          <w:p w14:paraId="13F70129" w14:textId="77777777" w:rsidR="000A697C" w:rsidRDefault="000A697C" w:rsidP="00922DFE">
            <w:pPr>
              <w:pStyle w:val="ListParagraph"/>
              <w:numPr>
                <w:ilvl w:val="1"/>
                <w:numId w:val="12"/>
              </w:numPr>
              <w:spacing w:after="120" w:line="360" w:lineRule="auto"/>
            </w:pPr>
            <w:r>
              <w:t>FFS: relationship between functionality-based LCM and model-ID-based LCM</w:t>
            </w:r>
          </w:p>
          <w:p w14:paraId="17506D07" w14:textId="77777777" w:rsidR="000A697C" w:rsidRDefault="000A697C" w:rsidP="008B2A1E"/>
        </w:tc>
      </w:tr>
    </w:tbl>
    <w:p w14:paraId="081C5A8F" w14:textId="77777777" w:rsidR="00B3522D" w:rsidRDefault="00B3522D" w:rsidP="008B2A1E">
      <w:pPr>
        <w:jc w:val="both"/>
      </w:pPr>
    </w:p>
    <w:p w14:paraId="19555713" w14:textId="77777777" w:rsidR="00DE67DA" w:rsidRDefault="00DE67DA" w:rsidP="008B2A1E">
      <w:pPr>
        <w:jc w:val="both"/>
      </w:pPr>
    </w:p>
    <w:p w14:paraId="251F52B7" w14:textId="625D46E6" w:rsidR="00E507AE" w:rsidRDefault="00E507AE" w:rsidP="008B2A1E">
      <w:pPr>
        <w:jc w:val="both"/>
      </w:pPr>
      <w:proofErr w:type="gramStart"/>
      <w:r>
        <w:t>First of all</w:t>
      </w:r>
      <w:proofErr w:type="gramEnd"/>
      <w:r>
        <w:t xml:space="preserve">, it is important to note that a model may be </w:t>
      </w:r>
      <w:r w:rsidRPr="00340D69">
        <w:rPr>
          <w:b/>
          <w:bCs/>
        </w:rPr>
        <w:t>logical</w:t>
      </w:r>
      <w:r>
        <w:t>.</w:t>
      </w:r>
    </w:p>
    <w:tbl>
      <w:tblPr>
        <w:tblStyle w:val="TableGrid"/>
        <w:tblW w:w="0" w:type="auto"/>
        <w:tblLook w:val="04A0" w:firstRow="1" w:lastRow="0" w:firstColumn="1" w:lastColumn="0" w:noHBand="0" w:noVBand="1"/>
      </w:tblPr>
      <w:tblGrid>
        <w:gridCol w:w="9962"/>
      </w:tblGrid>
      <w:tr w:rsidR="00124129" w14:paraId="48DC35F1" w14:textId="77777777" w:rsidTr="00124129">
        <w:tc>
          <w:tcPr>
            <w:tcW w:w="9962" w:type="dxa"/>
          </w:tcPr>
          <w:p w14:paraId="4B86E9A9" w14:textId="77777777" w:rsidR="00124129" w:rsidRDefault="00124129" w:rsidP="005B30FD">
            <w:pPr>
              <w:rPr>
                <w:rFonts w:eastAsia="DengXian"/>
                <w:lang w:eastAsia="zh-CN"/>
              </w:rPr>
            </w:pPr>
            <w:r>
              <w:rPr>
                <w:highlight w:val="darkYellow"/>
              </w:rPr>
              <w:t xml:space="preserve">RAN1 #112-bis-e </w:t>
            </w:r>
            <w:r>
              <w:rPr>
                <w:rFonts w:eastAsia="DengXian" w:hint="eastAsia"/>
                <w:highlight w:val="darkYellow"/>
                <w:lang w:eastAsia="zh-CN"/>
              </w:rPr>
              <w:t>C</w:t>
            </w:r>
            <w:r>
              <w:rPr>
                <w:rFonts w:eastAsia="DengXian"/>
                <w:highlight w:val="darkYellow"/>
                <w:lang w:eastAsia="zh-CN"/>
              </w:rPr>
              <w:t>onclusion</w:t>
            </w:r>
          </w:p>
          <w:p w14:paraId="11BECC05" w14:textId="77777777" w:rsidR="00124129" w:rsidRDefault="00124129" w:rsidP="005B30FD">
            <w:r>
              <w:t>From RAN1 perspective, it is clarified that an AI/ML model identified by a model ID may be logical, and how it maps to physical AI/ML model(s) may be up to implementation.</w:t>
            </w:r>
          </w:p>
          <w:p w14:paraId="5FA58433" w14:textId="77777777" w:rsidR="00124129" w:rsidRDefault="00124129" w:rsidP="00922DFE">
            <w:pPr>
              <w:numPr>
                <w:ilvl w:val="0"/>
                <w:numId w:val="11"/>
              </w:numPr>
              <w:ind w:left="688"/>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BCD950E" w14:textId="77777777" w:rsidR="00124129" w:rsidRDefault="00124129" w:rsidP="005B30FD"/>
        </w:tc>
      </w:tr>
    </w:tbl>
    <w:p w14:paraId="2FE02B88" w14:textId="77777777" w:rsidR="00E507AE" w:rsidRDefault="00E507AE" w:rsidP="008B2A1E">
      <w:pPr>
        <w:jc w:val="both"/>
      </w:pPr>
    </w:p>
    <w:p w14:paraId="7920449E" w14:textId="2D933CE5" w:rsidR="00E507AE" w:rsidRDefault="00E507AE" w:rsidP="00E507AE">
      <w:pPr>
        <w:jc w:val="both"/>
      </w:pPr>
      <w:r>
        <w:t xml:space="preserve">In collaboration level y, </w:t>
      </w:r>
      <w:r w:rsidR="006E2DFD" w:rsidRPr="00E507AE">
        <w:t xml:space="preserve">model-ID-based LCM does not mean that NW fully controls UE-side models. Rather, a model ID </w:t>
      </w:r>
      <w:r>
        <w:t xml:space="preserve">amounts to a signaling from NW that </w:t>
      </w:r>
      <w:r w:rsidR="006E2DFD" w:rsidRPr="00E507AE">
        <w:t>indicate</w:t>
      </w:r>
      <w:r>
        <w:t>s</w:t>
      </w:r>
      <w:r w:rsidR="006E2DFD" w:rsidRPr="00E507AE">
        <w:t xml:space="preserve"> </w:t>
      </w:r>
      <w:r>
        <w:t xml:space="preserve">information about pairing (in case of two-sided models) and/or scenario, configuration, or dataset associated with the ID. Generally, it is up to the vendors how the model ID is aligned and identified. </w:t>
      </w:r>
      <w:r w:rsidR="006E2DFD" w:rsidRPr="00E507AE">
        <w:t xml:space="preserve">UE has freedom to transparently operate multiple physical models behind a </w:t>
      </w:r>
      <w:r>
        <w:t xml:space="preserve">single </w:t>
      </w:r>
      <w:r w:rsidR="006E2DFD" w:rsidRPr="00E507AE">
        <w:t>model ID indicated by NW.</w:t>
      </w:r>
      <w:r>
        <w:t xml:space="preserve"> </w:t>
      </w:r>
    </w:p>
    <w:p w14:paraId="126EBA1B" w14:textId="77777777" w:rsidR="00E507AE" w:rsidRDefault="00E507AE" w:rsidP="00E507AE">
      <w:pPr>
        <w:jc w:val="both"/>
      </w:pPr>
    </w:p>
    <w:p w14:paraId="62BEDB58" w14:textId="24C055DA" w:rsidR="006E2DFD" w:rsidRDefault="00260827" w:rsidP="00260827">
      <w:pPr>
        <w:jc w:val="both"/>
      </w:pPr>
      <w:r>
        <w:t xml:space="preserve">Take a UE-side beam prediction model as an example where a single model does NOT generalize well across different gNB beam codebooks. To facilitate the UE-side model development, a NW side vendor and a UE side vendor may collaborate, wherein the NW side vendor helps categorizing the dataset based on associated gNB beam codebook information. Each categorized dataset may be assigned an ID, which we may call a dataset ID or a model ID. The name is not important, but in RAN1 discussion we have called it a model ID. </w:t>
      </w:r>
      <w:r w:rsidR="00DE67DA">
        <w:t xml:space="preserve">This is called “model identification”. </w:t>
      </w:r>
      <w:r>
        <w:t xml:space="preserve">This will allow the UE side to develop models specific to each dataset. Now, it is up to the UE side whether to develop </w:t>
      </w:r>
      <w:r w:rsidR="00DE67DA">
        <w:t xml:space="preserve">and operate </w:t>
      </w:r>
      <w:r>
        <w:t xml:space="preserve">one model or multiple models for each ID. It’s UE-side implementation </w:t>
      </w:r>
      <w:r w:rsidR="00DE67DA">
        <w:t>choice</w:t>
      </w:r>
      <w:r>
        <w:t xml:space="preserve">. It’s also up to UE </w:t>
      </w:r>
      <w:r w:rsidR="00DE67DA">
        <w:t xml:space="preserve">side </w:t>
      </w:r>
      <w:r>
        <w:t xml:space="preserve">whether UE </w:t>
      </w:r>
      <w:r w:rsidR="00DE67DA">
        <w:t xml:space="preserve">side </w:t>
      </w:r>
      <w:r>
        <w:t>develop</w:t>
      </w:r>
      <w:r w:rsidR="00DE67DA">
        <w:t>s</w:t>
      </w:r>
      <w:r>
        <w:t xml:space="preserve"> one model across multiple IDs, </w:t>
      </w:r>
      <w:proofErr w:type="gramStart"/>
      <w:r>
        <w:t>as long as</w:t>
      </w:r>
      <w:proofErr w:type="gramEnd"/>
      <w:r>
        <w:t xml:space="preserve"> the model works well across </w:t>
      </w:r>
      <w:r w:rsidR="00DE67DA">
        <w:t xml:space="preserve">the </w:t>
      </w:r>
      <w:r>
        <w:t xml:space="preserve">multiple IDs. </w:t>
      </w:r>
      <w:r w:rsidR="00E507AE">
        <w:t xml:space="preserve">From the NW point of view, </w:t>
      </w:r>
      <w:r>
        <w:t>NW is only controlling the ID (e.g., by configuring it during inference), but NW does not know and does not control what physical models UE may use.</w:t>
      </w:r>
    </w:p>
    <w:p w14:paraId="5715B93C" w14:textId="77777777" w:rsidR="006E2DFD" w:rsidRDefault="006E2DFD" w:rsidP="008B2A1E">
      <w:pPr>
        <w:jc w:val="both"/>
      </w:pPr>
    </w:p>
    <w:p w14:paraId="1EF184C4" w14:textId="77777777" w:rsidR="0001217D" w:rsidRDefault="0001217D" w:rsidP="008B2A1E">
      <w:pPr>
        <w:jc w:val="both"/>
        <w:rPr>
          <w:b/>
          <w:bCs/>
        </w:rPr>
      </w:pPr>
    </w:p>
    <w:p w14:paraId="7CA78C5E" w14:textId="77777777" w:rsidR="00DE67DA" w:rsidRDefault="00DE67DA" w:rsidP="008B2A1E">
      <w:pPr>
        <w:jc w:val="both"/>
        <w:rPr>
          <w:b/>
          <w:bCs/>
        </w:rPr>
      </w:pPr>
    </w:p>
    <w:p w14:paraId="58FF545D" w14:textId="63E1A6DA" w:rsidR="00DE67DA" w:rsidRDefault="00DE67DA" w:rsidP="00DE67DA">
      <w:r>
        <w:t>As the FL proposed in 8-6e, model-ID-based LCM additionally provides more granular, model-level management by NW of UE-side and two-sided models, which may provide benefits in the following scenarios:</w:t>
      </w:r>
    </w:p>
    <w:p w14:paraId="13D23208" w14:textId="77777777" w:rsidR="00DE67DA" w:rsidRDefault="00DE67DA" w:rsidP="00DE67DA"/>
    <w:p w14:paraId="5116197E" w14:textId="77777777" w:rsidR="00DE67DA" w:rsidRPr="00DE67DA" w:rsidRDefault="00DE67DA" w:rsidP="00922DFE">
      <w:pPr>
        <w:pStyle w:val="ListParagraph"/>
        <w:numPr>
          <w:ilvl w:val="0"/>
          <w:numId w:val="19"/>
        </w:numPr>
        <w:spacing w:line="360" w:lineRule="auto"/>
      </w:pPr>
      <w:r w:rsidRPr="00DE67DA">
        <w:t>Pairing of two-sided models</w:t>
      </w:r>
    </w:p>
    <w:p w14:paraId="57DCD94E" w14:textId="06433C77" w:rsidR="00DE67DA" w:rsidRDefault="00DE67DA" w:rsidP="00922DFE">
      <w:pPr>
        <w:pStyle w:val="ListParagraph"/>
        <w:numPr>
          <w:ilvl w:val="0"/>
          <w:numId w:val="19"/>
        </w:numPr>
        <w:spacing w:line="360" w:lineRule="auto"/>
      </w:pPr>
      <w:r w:rsidRPr="00DE67DA">
        <w:t>For aligned understanding on the additional conditions (e.g., scenario/configuration/site/dataset)</w:t>
      </w:r>
      <w:r>
        <w:t xml:space="preserve"> </w:t>
      </w:r>
      <w:r w:rsidRPr="00DE67DA">
        <w:t>between UE and NW for scenario/configuration/site/dataset-specific AI/ML operations.</w:t>
      </w:r>
    </w:p>
    <w:p w14:paraId="7574B319" w14:textId="77777777" w:rsidR="00DE67DA" w:rsidRPr="00DE67DA" w:rsidRDefault="00DE67DA" w:rsidP="00922DFE">
      <w:pPr>
        <w:pStyle w:val="ListParagraph"/>
        <w:numPr>
          <w:ilvl w:val="0"/>
          <w:numId w:val="19"/>
        </w:numPr>
        <w:spacing w:line="360" w:lineRule="auto"/>
      </w:pPr>
      <w:r w:rsidRPr="00DE67DA">
        <w:t>UE side models with model transfer</w:t>
      </w:r>
    </w:p>
    <w:p w14:paraId="0A017867" w14:textId="77777777" w:rsidR="00DE67DA" w:rsidRDefault="00DE67DA" w:rsidP="00DE67DA">
      <w:pPr>
        <w:spacing w:line="360" w:lineRule="auto"/>
      </w:pPr>
    </w:p>
    <w:p w14:paraId="41B9D081" w14:textId="4F33B4BA" w:rsidR="00DE67DA" w:rsidRDefault="00DE67DA" w:rsidP="00DE67DA">
      <w:r>
        <w:t>We discuss each use case one by one below.</w:t>
      </w:r>
    </w:p>
    <w:p w14:paraId="795A8F81" w14:textId="77777777" w:rsidR="006E2DFD" w:rsidRDefault="006E2DFD" w:rsidP="008B2A1E">
      <w:pPr>
        <w:jc w:val="both"/>
        <w:rPr>
          <w:b/>
          <w:bCs/>
        </w:rPr>
      </w:pPr>
    </w:p>
    <w:p w14:paraId="7988E347" w14:textId="77777777" w:rsidR="006E2DFD" w:rsidRDefault="006E2DFD" w:rsidP="006E2DFD">
      <w:pPr>
        <w:spacing w:line="360" w:lineRule="auto"/>
      </w:pPr>
    </w:p>
    <w:p w14:paraId="60E36CDB" w14:textId="0F62A457" w:rsidR="00F77F86" w:rsidRDefault="0037215C" w:rsidP="00E57B02">
      <w:pPr>
        <w:pStyle w:val="Heading3"/>
        <w:numPr>
          <w:ilvl w:val="2"/>
          <w:numId w:val="37"/>
        </w:numPr>
      </w:pPr>
      <w:r>
        <w:t xml:space="preserve">For </w:t>
      </w:r>
      <w:r w:rsidR="00F77F86">
        <w:t>two-sided models</w:t>
      </w:r>
    </w:p>
    <w:p w14:paraId="1E184493" w14:textId="659CD785" w:rsidR="006E3E01" w:rsidRDefault="006E3E01" w:rsidP="00CD6B3F">
      <w:pPr>
        <w:jc w:val="both"/>
      </w:pPr>
      <w:r>
        <w:t>In RAN1#114</w:t>
      </w:r>
      <w:r w:rsidR="00CD6B3F">
        <w:t>,</w:t>
      </w:r>
      <w:r>
        <w:t xml:space="preserve"> </w:t>
      </w:r>
      <w:r w:rsidR="00222BEC">
        <w:t xml:space="preserve">in the </w:t>
      </w:r>
      <w:proofErr w:type="gramStart"/>
      <w:r w:rsidR="00222BEC">
        <w:t>Agenda</w:t>
      </w:r>
      <w:proofErr w:type="gramEnd"/>
      <w:r w:rsidR="00222BEC">
        <w:t xml:space="preserve"> 9.2.2.2, </w:t>
      </w:r>
      <w:r>
        <w:t xml:space="preserve">the following observation was agreed regarding the options to define the pairing information used to enable a UE to select </w:t>
      </w:r>
      <w:r w:rsidRPr="007E08AD">
        <w:t>a CSI generation model(s) that is compatible with the CSI reconstruction model(s) used by the gNB:</w:t>
      </w:r>
    </w:p>
    <w:p w14:paraId="67334C23" w14:textId="77777777" w:rsidR="00D47727" w:rsidRDefault="00D47727" w:rsidP="00CD6B3F">
      <w:pPr>
        <w:jc w:val="both"/>
      </w:pPr>
    </w:p>
    <w:tbl>
      <w:tblPr>
        <w:tblStyle w:val="TableGrid"/>
        <w:tblW w:w="0" w:type="auto"/>
        <w:tblLook w:val="04A0" w:firstRow="1" w:lastRow="0" w:firstColumn="1" w:lastColumn="0" w:noHBand="0" w:noVBand="1"/>
      </w:tblPr>
      <w:tblGrid>
        <w:gridCol w:w="9629"/>
      </w:tblGrid>
      <w:tr w:rsidR="006E3E01" w14:paraId="458CB53E" w14:textId="77777777" w:rsidTr="006E3E01">
        <w:tc>
          <w:tcPr>
            <w:tcW w:w="9629" w:type="dxa"/>
          </w:tcPr>
          <w:p w14:paraId="240B87E8" w14:textId="77777777" w:rsidR="006E3E01" w:rsidRPr="008D2F83" w:rsidRDefault="006E3E01" w:rsidP="006E3E01">
            <w:pPr>
              <w:spacing w:after="160" w:line="259" w:lineRule="auto"/>
              <w:jc w:val="left"/>
              <w:outlineLvl w:val="4"/>
              <w:rPr>
                <w:rFonts w:ascii="Times" w:eastAsia="Calibri" w:hAnsi="Times" w:cs="Times"/>
                <w:b/>
                <w:lang w:eastAsia="zh-CN"/>
              </w:rPr>
            </w:pPr>
            <w:r w:rsidRPr="008D2F83">
              <w:rPr>
                <w:rFonts w:ascii="Times" w:eastAsia="DengXian" w:hAnsi="Times" w:cs="Times"/>
                <w:b/>
                <w:bCs/>
                <w:lang w:eastAsia="zh-CN"/>
              </w:rPr>
              <w:t>Observation</w:t>
            </w:r>
          </w:p>
          <w:p w14:paraId="69699437" w14:textId="77777777" w:rsidR="006E3E01" w:rsidRPr="008D2F83" w:rsidRDefault="006E3E01" w:rsidP="006E3E01">
            <w:pPr>
              <w:tabs>
                <w:tab w:val="left" w:pos="426"/>
              </w:tabs>
              <w:spacing w:after="160" w:line="259" w:lineRule="auto"/>
              <w:jc w:val="left"/>
              <w:rPr>
                <w:rFonts w:ascii="Times" w:eastAsia="Calibri" w:hAnsi="Times" w:cs="Times"/>
              </w:rPr>
            </w:pPr>
            <w:r w:rsidRPr="008D2F83">
              <w:rPr>
                <w:rFonts w:ascii="Times" w:hAnsi="Times" w:cs="Times"/>
              </w:rPr>
              <w:t>In CSI compression using two-sided model use case, at least</w:t>
            </w:r>
            <w:r w:rsidRPr="008D2F83">
              <w:rPr>
                <w:rFonts w:ascii="Times" w:eastAsia="Calibri" w:hAnsi="Times" w:cs="Times"/>
              </w:rPr>
              <w:t xml:space="preserve"> the following options </w:t>
            </w:r>
            <w:r w:rsidRPr="008D2F83">
              <w:rPr>
                <w:rFonts w:ascii="Times" w:eastAsia="Calibri" w:hAnsi="Times" w:cs="Times"/>
                <w:color w:val="000000"/>
              </w:rPr>
              <w:t>have b</w:t>
            </w:r>
            <w:r w:rsidRPr="008D2F83">
              <w:rPr>
                <w:rFonts w:ascii="Times" w:eastAsia="Calibri" w:hAnsi="Times" w:cs="Times"/>
              </w:rPr>
              <w:t xml:space="preserve">een proposed by companies to define the pairing information used to enable the UE to select a CSI generation model(s) that is compatible with the CSI reconstruction model(s) used by the gNB: </w:t>
            </w:r>
          </w:p>
          <w:p w14:paraId="1267E005"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 xml:space="preserve">Option 1: The pairing information is in the forms of the CSI reconstruction model ID that NW will use. </w:t>
            </w:r>
          </w:p>
          <w:p w14:paraId="3609D1B8"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Option 2: The pairing information is in the forms of</w:t>
            </w:r>
            <w:r w:rsidRPr="008D2F83">
              <w:rPr>
                <w:rFonts w:ascii="Times" w:hAnsi="Times" w:cs="Times"/>
                <w:color w:val="FF0000"/>
              </w:rPr>
              <w:t xml:space="preserve"> </w:t>
            </w:r>
            <w:r w:rsidRPr="008D2F83">
              <w:rPr>
                <w:rFonts w:ascii="Times" w:hAnsi="Times" w:cs="Times"/>
              </w:rPr>
              <w:t xml:space="preserve">the CSI generation model ID that the UE will use. </w:t>
            </w:r>
          </w:p>
          <w:p w14:paraId="31BF58A3"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Option 3: The pairing information is in the forms of</w:t>
            </w:r>
            <w:r w:rsidRPr="008D2F83">
              <w:rPr>
                <w:rFonts w:ascii="Times" w:hAnsi="Times" w:cs="Times"/>
                <w:color w:val="FF0000"/>
              </w:rPr>
              <w:t xml:space="preserve"> </w:t>
            </w:r>
            <w:r w:rsidRPr="008D2F83">
              <w:rPr>
                <w:rFonts w:ascii="Times" w:hAnsi="Times" w:cs="Times"/>
              </w:rPr>
              <w:t xml:space="preserve">the paired CSI generation model and CSI reconstruction model ID. </w:t>
            </w:r>
          </w:p>
          <w:p w14:paraId="14B8220F"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 xml:space="preserve">Option 4: The pairing information is in the forms of by the dataset ID during type 3 sequential training. </w:t>
            </w:r>
          </w:p>
          <w:p w14:paraId="76FF5FCE"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rPr>
            </w:pPr>
            <w:r w:rsidRPr="008D2F83">
              <w:rPr>
                <w:rFonts w:ascii="Times" w:hAnsi="Times" w:cs="Times"/>
              </w:rPr>
              <w:t xml:space="preserve">Option 5: The pairing information is in the forms of a training </w:t>
            </w:r>
            <w:r w:rsidRPr="008D2F83">
              <w:rPr>
                <w:rFonts w:ascii="Times" w:hAnsi="Times" w:cs="Times"/>
                <w:color w:val="000000"/>
              </w:rPr>
              <w:t xml:space="preserve">session ID </w:t>
            </w:r>
            <w:r w:rsidRPr="008D2F83">
              <w:rPr>
                <w:rFonts w:ascii="Times" w:hAnsi="Times" w:cs="Times"/>
              </w:rPr>
              <w:t xml:space="preserve">to a prior training session (e.g., API) between NW and UE. </w:t>
            </w:r>
          </w:p>
          <w:p w14:paraId="3E0B512E"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rPr>
            </w:pPr>
            <w:r w:rsidRPr="008D2F83">
              <w:rPr>
                <w:rFonts w:ascii="Times" w:hAnsi="Times" w:cs="Times"/>
                <w:color w:val="000000"/>
              </w:rPr>
              <w:t xml:space="preserve">Option 6: The pairing information is up to UE/NW offline co-engineering alignment, transparent to 3GPP specification. </w:t>
            </w:r>
          </w:p>
          <w:p w14:paraId="5336288D"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rPr>
            </w:pPr>
            <w:r w:rsidRPr="008D2F83">
              <w:rPr>
                <w:rFonts w:ascii="Times" w:hAnsi="Times" w:cs="Times"/>
                <w:color w:val="000000"/>
              </w:rPr>
              <w:t>Note: the disclosure of the vendor information during the model pairing procedure and model identification procedure should be considered.</w:t>
            </w:r>
          </w:p>
          <w:p w14:paraId="5FBE9711" w14:textId="77777777" w:rsidR="006E3E01" w:rsidRPr="008D2F83" w:rsidRDefault="006E3E01" w:rsidP="00922DFE">
            <w:pPr>
              <w:numPr>
                <w:ilvl w:val="0"/>
                <w:numId w:val="30"/>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rPr>
            </w:pPr>
            <w:r w:rsidRPr="008D2F83">
              <w:rPr>
                <w:rFonts w:ascii="Times" w:hAnsi="Times" w:cs="Times"/>
                <w:color w:val="000000"/>
              </w:rPr>
              <w:t xml:space="preserve">Note: If each UE side model is compatible with all NW side model, the information is not needed for the UE. </w:t>
            </w:r>
          </w:p>
          <w:p w14:paraId="2DB64BF5" w14:textId="77777777" w:rsidR="006E3E01" w:rsidRDefault="006E3E01" w:rsidP="006E3E01">
            <w:pPr>
              <w:pStyle w:val="3GPPText"/>
            </w:pPr>
            <w:r w:rsidRPr="008D2F83">
              <w:rPr>
                <w:rFonts w:ascii="Times" w:hAnsi="Times" w:cs="Times"/>
                <w:color w:val="000000"/>
                <w:sz w:val="20"/>
                <w:szCs w:val="20"/>
                <w:lang w:val="en-US"/>
              </w:rPr>
              <w:t xml:space="preserve">Note: Above does not imply there is a need for a central entity for defining/storing/maintaining the IDs.  </w:t>
            </w:r>
          </w:p>
        </w:tc>
      </w:tr>
    </w:tbl>
    <w:p w14:paraId="4C4ADBFF" w14:textId="77777777" w:rsidR="006E3E01" w:rsidRDefault="006E3E01" w:rsidP="00F44672">
      <w:pPr>
        <w:pStyle w:val="3GPPText"/>
      </w:pPr>
    </w:p>
    <w:p w14:paraId="72F14565" w14:textId="77777777" w:rsidR="00501FF2" w:rsidRPr="00FF0A4A" w:rsidRDefault="00501FF2" w:rsidP="00CD6B3F">
      <w:pPr>
        <w:jc w:val="both"/>
      </w:pPr>
      <w:r w:rsidRPr="00FF0A4A">
        <w:t>The observation above includes a note: “Note: If each UE side model is compatible with all NW side model, the information is not needed for the UE.”</w:t>
      </w:r>
    </w:p>
    <w:p w14:paraId="50C15D44" w14:textId="77777777" w:rsidR="00CD6B3F" w:rsidRPr="00FF0A4A" w:rsidRDefault="00CD6B3F" w:rsidP="00CD6B3F">
      <w:pPr>
        <w:jc w:val="both"/>
      </w:pPr>
    </w:p>
    <w:p w14:paraId="6CFDE433" w14:textId="77777777" w:rsidR="00693FE1" w:rsidRDefault="00693FE1" w:rsidP="00CD6B3F">
      <w:pPr>
        <w:jc w:val="both"/>
      </w:pPr>
      <w:r>
        <w:t>Many of the training types, such as NW-side Type 1, NW-first Type 2 sequential, and NW-first Type 3 training, are initiated or managed by the NW-side. In these cases, each NW-vendor may create a CSI reconstruction model (decoder) independently, and a UE will need to use a different CSI generation model (encoder) when communicating with a gNB from a different vendor. Developing a common encoder that is compatible with different decoders may introduce burden on the training collaboration. In addition, it may increase the complexity requirements on the UE-side encoder.</w:t>
      </w:r>
      <w:r w:rsidDel="00736D3B">
        <w:t xml:space="preserve"> </w:t>
      </w:r>
    </w:p>
    <w:p w14:paraId="6B68C24D" w14:textId="77777777" w:rsidR="00CD6B3F" w:rsidRDefault="00CD6B3F" w:rsidP="00CD6B3F">
      <w:pPr>
        <w:jc w:val="both"/>
      </w:pPr>
    </w:p>
    <w:p w14:paraId="63287774" w14:textId="31823C3B" w:rsidR="00693FE1" w:rsidRDefault="00693FE1" w:rsidP="00CD6B3F">
      <w:pPr>
        <w:jc w:val="both"/>
      </w:pPr>
      <w:r>
        <w:t xml:space="preserve">If a UE needs to select a different encoder depending on the gNB vendor, then there is a </w:t>
      </w:r>
      <w:r w:rsidR="0087680C">
        <w:t xml:space="preserve">clear </w:t>
      </w:r>
      <w:r>
        <w:t xml:space="preserve">need for pairing information to be </w:t>
      </w:r>
      <w:proofErr w:type="spellStart"/>
      <w:r>
        <w:t>signaled</w:t>
      </w:r>
      <w:proofErr w:type="spellEnd"/>
      <w:r>
        <w:t xml:space="preserve"> to the UE </w:t>
      </w:r>
      <w:proofErr w:type="gramStart"/>
      <w:r>
        <w:t>in order to</w:t>
      </w:r>
      <w:proofErr w:type="gramEnd"/>
      <w:r>
        <w:t xml:space="preserve"> ensure compatibility.</w:t>
      </w:r>
    </w:p>
    <w:p w14:paraId="01C0466D" w14:textId="77777777" w:rsidR="00CD6B3F" w:rsidRDefault="00CD6B3F" w:rsidP="00CD6B3F"/>
    <w:p w14:paraId="227B91F5" w14:textId="5972596D" w:rsidR="00693FE1" w:rsidRDefault="00A12FA0" w:rsidP="00A12FA0">
      <w:pPr>
        <w:jc w:val="both"/>
        <w:rPr>
          <w:b/>
        </w:rPr>
      </w:pPr>
      <w:r>
        <w:rPr>
          <w:b/>
          <w:bCs/>
        </w:rPr>
        <w:t>Observation</w:t>
      </w:r>
      <w:r w:rsidR="00B86C84">
        <w:rPr>
          <w:b/>
          <w:bCs/>
        </w:rPr>
        <w:t xml:space="preserve"> 2</w:t>
      </w:r>
      <w:r>
        <w:rPr>
          <w:b/>
          <w:bCs/>
        </w:rPr>
        <w:t>:</w:t>
      </w:r>
      <w:r w:rsidR="00693FE1" w:rsidRPr="00A12FA0">
        <w:rPr>
          <w:b/>
        </w:rPr>
        <w:t xml:space="preserve"> NW-side or NW-first training types are likely to require a UE to select a different encoder for different vendors’ gNBs. In that case, such training types can be supported only if pairing information is provided to the UE.</w:t>
      </w:r>
    </w:p>
    <w:p w14:paraId="3671A62E" w14:textId="77777777" w:rsidR="00A12FA0" w:rsidRPr="00E548DB" w:rsidRDefault="00A12FA0" w:rsidP="00A12FA0">
      <w:pPr>
        <w:jc w:val="both"/>
      </w:pPr>
    </w:p>
    <w:p w14:paraId="34152697" w14:textId="77777777" w:rsidR="00501FF2" w:rsidRDefault="00501FF2" w:rsidP="00E548DB">
      <w:pPr>
        <w:jc w:val="both"/>
      </w:pPr>
    </w:p>
    <w:p w14:paraId="63ABD2B6" w14:textId="1DE431AD" w:rsidR="00E548DB" w:rsidRDefault="00E548DB" w:rsidP="00E548DB">
      <w:pPr>
        <w:jc w:val="both"/>
      </w:pPr>
      <w:r>
        <w:t xml:space="preserve">Even for a given </w:t>
      </w:r>
      <w:r w:rsidRPr="00E548DB">
        <w:t>NW</w:t>
      </w:r>
      <w:r>
        <w:t xml:space="preserve">-side, </w:t>
      </w:r>
      <w:proofErr w:type="spellStart"/>
      <w:r>
        <w:t>the</w:t>
      </w:r>
      <w:proofErr w:type="spellEnd"/>
      <w:r>
        <w:t xml:space="preserve"> NW-side</w:t>
      </w:r>
      <w:r w:rsidRPr="00E548DB">
        <w:t xml:space="preserve"> may have multiple NW-side model</w:t>
      </w:r>
      <w:r>
        <w:t>s</w:t>
      </w:r>
      <w:r w:rsidRPr="00E548DB">
        <w:t xml:space="preserve"> (such as </w:t>
      </w:r>
      <w:r>
        <w:t xml:space="preserve">deployment-specific models, or </w:t>
      </w:r>
      <w:r w:rsidRPr="00E548DB">
        <w:t>multiple versions</w:t>
      </w:r>
      <w:r>
        <w:t xml:space="preserve"> of a model</w:t>
      </w:r>
      <w:r w:rsidRPr="00E548DB">
        <w:t xml:space="preserve">) and correspondingly requiring multiple UE-side models. </w:t>
      </w:r>
      <w:r>
        <w:t xml:space="preserve">While generalization studies for two-sided CSI compression show reasonable generalization performance (See Appendix Section </w:t>
      </w:r>
      <w:r>
        <w:fldChar w:fldCharType="begin"/>
      </w:r>
      <w:r>
        <w:instrText xml:space="preserve"> REF _Ref146881903 \r \h </w:instrText>
      </w:r>
      <w:r>
        <w:fldChar w:fldCharType="separate"/>
      </w:r>
      <w:r>
        <w:t>7.1</w:t>
      </w:r>
      <w:r>
        <w:fldChar w:fldCharType="end"/>
      </w:r>
      <w:r>
        <w:t xml:space="preserve">), we cannot confidently anticipate real world deployment to fully generalize and NOT have a signaling that allows for multiple models via model ID. </w:t>
      </w:r>
    </w:p>
    <w:p w14:paraId="37D9258B" w14:textId="77777777" w:rsidR="00E548DB" w:rsidRDefault="00E548DB" w:rsidP="00E548DB">
      <w:pPr>
        <w:jc w:val="both"/>
      </w:pPr>
    </w:p>
    <w:p w14:paraId="396C49C3" w14:textId="5825C33C" w:rsidR="00E548DB" w:rsidRDefault="00E548DB" w:rsidP="00E548DB">
      <w:pPr>
        <w:jc w:val="both"/>
      </w:pPr>
      <w:r>
        <w:rPr>
          <w:b/>
          <w:bCs/>
        </w:rPr>
        <w:t>Observation</w:t>
      </w:r>
      <w:r w:rsidR="00B86C84">
        <w:rPr>
          <w:b/>
          <w:bCs/>
        </w:rPr>
        <w:t xml:space="preserve"> 3</w:t>
      </w:r>
      <w:r>
        <w:rPr>
          <w:b/>
          <w:bCs/>
        </w:rPr>
        <w:t>:</w:t>
      </w:r>
      <w:r w:rsidRPr="00A12FA0">
        <w:rPr>
          <w:b/>
        </w:rPr>
        <w:t xml:space="preserve"> </w:t>
      </w:r>
      <w:r w:rsidR="00FA0CC3">
        <w:rPr>
          <w:b/>
        </w:rPr>
        <w:t>A single model may not generalize to all scenarios in real deployments, and therefore s</w:t>
      </w:r>
      <w:r>
        <w:rPr>
          <w:b/>
        </w:rPr>
        <w:t xml:space="preserve">pecification </w:t>
      </w:r>
      <w:r w:rsidR="00FA0CC3">
        <w:rPr>
          <w:b/>
        </w:rPr>
        <w:t>sho</w:t>
      </w:r>
      <w:r w:rsidR="00E34496">
        <w:rPr>
          <w:b/>
        </w:rPr>
        <w:t>uld</w:t>
      </w:r>
      <w:r w:rsidR="00FA0CC3">
        <w:rPr>
          <w:b/>
        </w:rPr>
        <w:t xml:space="preserve"> have </w:t>
      </w:r>
      <w:proofErr w:type="gramStart"/>
      <w:r w:rsidR="00FA0CC3">
        <w:rPr>
          <w:b/>
        </w:rPr>
        <w:t>signaling</w:t>
      </w:r>
      <w:proofErr w:type="gramEnd"/>
      <w:r w:rsidR="00FA0CC3">
        <w:rPr>
          <w:b/>
        </w:rPr>
        <w:t xml:space="preserve"> that allows for multiple models via model ID.</w:t>
      </w:r>
    </w:p>
    <w:p w14:paraId="7CC86BF5" w14:textId="77777777" w:rsidR="00E548DB" w:rsidRPr="00E548DB" w:rsidRDefault="00E548DB" w:rsidP="00E548DB">
      <w:pPr>
        <w:jc w:val="both"/>
      </w:pPr>
    </w:p>
    <w:p w14:paraId="3972D51B" w14:textId="77777777" w:rsidR="00E548DB" w:rsidRDefault="00E548DB" w:rsidP="00E548DB">
      <w:pPr>
        <w:jc w:val="both"/>
      </w:pPr>
    </w:p>
    <w:p w14:paraId="2A764972" w14:textId="77777777" w:rsidR="00501FF2" w:rsidRPr="00222BEC" w:rsidRDefault="00501FF2" w:rsidP="00222BEC">
      <w:pPr>
        <w:jc w:val="both"/>
        <w:rPr>
          <w:u w:val="single"/>
        </w:rPr>
      </w:pPr>
      <w:r w:rsidRPr="00222BEC">
        <w:rPr>
          <w:u w:val="single"/>
        </w:rPr>
        <w:t xml:space="preserve">Pairing ID is a special case of a model </w:t>
      </w:r>
      <w:proofErr w:type="gramStart"/>
      <w:r w:rsidRPr="00222BEC">
        <w:rPr>
          <w:u w:val="single"/>
        </w:rPr>
        <w:t>ID</w:t>
      </w:r>
      <w:proofErr w:type="gramEnd"/>
    </w:p>
    <w:p w14:paraId="08698720" w14:textId="77777777" w:rsidR="00E03E3B" w:rsidRDefault="00E03E3B" w:rsidP="00E03E3B">
      <w:pPr>
        <w:pStyle w:val="3GPPText"/>
        <w:keepNext/>
        <w:jc w:val="center"/>
      </w:pPr>
      <w:r>
        <w:rPr>
          <w:noProof/>
        </w:rPr>
        <w:drawing>
          <wp:inline distT="0" distB="0" distL="0" distR="0" wp14:anchorId="448CC779" wp14:editId="67CD436C">
            <wp:extent cx="5075555" cy="1545936"/>
            <wp:effectExtent l="0" t="0" r="0" b="0"/>
            <wp:docPr id="51302554" name="Picture 5130255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2554" name="Picture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2019" cy="1557042"/>
                    </a:xfrm>
                    <a:prstGeom prst="rect">
                      <a:avLst/>
                    </a:prstGeom>
                    <a:noFill/>
                  </pic:spPr>
                </pic:pic>
              </a:graphicData>
            </a:graphic>
          </wp:inline>
        </w:drawing>
      </w:r>
    </w:p>
    <w:p w14:paraId="537181C8" w14:textId="77777777" w:rsidR="00E03E3B" w:rsidRDefault="00E03E3B" w:rsidP="00E03E3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Pairing ID is a special case of model </w:t>
      </w:r>
      <w:proofErr w:type="gramStart"/>
      <w:r>
        <w:t>ID</w:t>
      </w:r>
      <w:proofErr w:type="gramEnd"/>
    </w:p>
    <w:p w14:paraId="093D1C0B" w14:textId="77777777" w:rsidR="00E03E3B" w:rsidRDefault="00E03E3B" w:rsidP="00A12FA0">
      <w:pPr>
        <w:jc w:val="both"/>
      </w:pPr>
    </w:p>
    <w:p w14:paraId="5AD47E3E" w14:textId="16FC1FFA" w:rsidR="00F44672" w:rsidRDefault="00F44672" w:rsidP="00A12FA0">
      <w:pPr>
        <w:jc w:val="both"/>
      </w:pPr>
      <w:r>
        <w:t xml:space="preserve">During inference time, the pairing ID based on any of the options listed in the observation agreed in RAN1#114 </w:t>
      </w:r>
      <w:r w:rsidR="00DD7F5C">
        <w:t xml:space="preserve">CSI Agenda </w:t>
      </w:r>
      <w:r>
        <w:t xml:space="preserve">should provide sufficient information to a UE to select a CSI generation model (encoder) that will be compatible with the CSI reconstruction model (decoder) on the NW-side. Note that a UE may have more than one physical model that is compatible with the same decoder, but the NW considers them to be the same logical model. In this sense, the pairing ID enables the UE to select a unique logical model. </w:t>
      </w:r>
    </w:p>
    <w:p w14:paraId="0ED90906" w14:textId="77777777" w:rsidR="00A12FA0" w:rsidRDefault="00A12FA0" w:rsidP="00A12FA0">
      <w:pPr>
        <w:jc w:val="both"/>
      </w:pPr>
    </w:p>
    <w:p w14:paraId="24FBEEA3" w14:textId="77777777" w:rsidR="00F44672" w:rsidRDefault="00F44672" w:rsidP="00A12FA0">
      <w:pPr>
        <w:jc w:val="both"/>
      </w:pPr>
      <w:r>
        <w:t>As a result, the pairing ID can serve as a model ID from a life-cycle management perspective. Thus, model-ID based LCM should be used for CSI compression using two-sided model.</w:t>
      </w:r>
    </w:p>
    <w:p w14:paraId="0D1EF89F" w14:textId="77777777" w:rsidR="00A12FA0" w:rsidRDefault="00A12FA0" w:rsidP="00A12FA0">
      <w:pPr>
        <w:jc w:val="both"/>
      </w:pPr>
    </w:p>
    <w:p w14:paraId="6FFE9C15" w14:textId="213EB1FC" w:rsidR="00F44672" w:rsidRPr="00A12FA0" w:rsidRDefault="00A12FA0" w:rsidP="00A12FA0">
      <w:pPr>
        <w:jc w:val="both"/>
        <w:rPr>
          <w:b/>
        </w:rPr>
      </w:pPr>
      <w:r>
        <w:rPr>
          <w:b/>
          <w:bCs/>
        </w:rPr>
        <w:t>Observation</w:t>
      </w:r>
      <w:r w:rsidR="00B86C84">
        <w:rPr>
          <w:b/>
          <w:bCs/>
        </w:rPr>
        <w:t xml:space="preserve"> 4</w:t>
      </w:r>
      <w:r>
        <w:rPr>
          <w:b/>
          <w:bCs/>
        </w:rPr>
        <w:t>:</w:t>
      </w:r>
      <w:r w:rsidR="00F44672" w:rsidRPr="00A12FA0">
        <w:rPr>
          <w:b/>
        </w:rPr>
        <w:t xml:space="preserve"> Any UE-side physical model that is compatible with the same CSI reconstruction model of the NW can </w:t>
      </w:r>
      <w:proofErr w:type="gramStart"/>
      <w:r w:rsidR="00F44672" w:rsidRPr="00A12FA0">
        <w:rPr>
          <w:b/>
        </w:rPr>
        <w:t>be considered to be</w:t>
      </w:r>
      <w:proofErr w:type="gramEnd"/>
      <w:r w:rsidR="00F44672" w:rsidRPr="00A12FA0">
        <w:rPr>
          <w:b/>
        </w:rPr>
        <w:t xml:space="preserve"> the same logical model identified by the same pairing ID.</w:t>
      </w:r>
    </w:p>
    <w:p w14:paraId="602C0511" w14:textId="77777777" w:rsidR="00A12FA0" w:rsidRDefault="00A12FA0" w:rsidP="00A12FA0">
      <w:pPr>
        <w:jc w:val="both"/>
        <w:rPr>
          <w:b/>
          <w:bCs/>
        </w:rPr>
      </w:pPr>
    </w:p>
    <w:p w14:paraId="15B6CCAA" w14:textId="70588259" w:rsidR="00F44672" w:rsidRPr="00A12FA0" w:rsidRDefault="00B86C84" w:rsidP="00A12FA0">
      <w:pPr>
        <w:jc w:val="both"/>
        <w:rPr>
          <w:b/>
        </w:rPr>
      </w:pPr>
      <w:r>
        <w:rPr>
          <w:b/>
          <w:bCs/>
        </w:rPr>
        <w:t>Observation 5:</w:t>
      </w:r>
      <w:r w:rsidR="00F44672" w:rsidRPr="00A12FA0">
        <w:rPr>
          <w:b/>
        </w:rPr>
        <w:t xml:space="preserve"> The pairing ID enables the UE to select a unique logical model for CSI generation that is compatible with the NW-side CSI reconstruction model. As a result, the pairing ID is a special case of a model ID.</w:t>
      </w:r>
    </w:p>
    <w:p w14:paraId="793A96EE" w14:textId="77777777" w:rsidR="00501FF2" w:rsidRDefault="00501FF2" w:rsidP="00501FF2">
      <w:pPr>
        <w:pStyle w:val="3GPPText"/>
      </w:pPr>
    </w:p>
    <w:p w14:paraId="57BD230B" w14:textId="77777777" w:rsidR="00501FF2" w:rsidRPr="00222BEC" w:rsidDel="00404348" w:rsidRDefault="00501FF2" w:rsidP="00222BEC">
      <w:pPr>
        <w:jc w:val="both"/>
        <w:rPr>
          <w:u w:val="single"/>
        </w:rPr>
      </w:pPr>
      <w:r w:rsidRPr="00222BEC">
        <w:rPr>
          <w:u w:val="single"/>
        </w:rPr>
        <w:t>Model-ID based LCM for two-sided models</w:t>
      </w:r>
    </w:p>
    <w:p w14:paraId="046F8539" w14:textId="77777777" w:rsidR="00222BEC" w:rsidRDefault="00222BEC" w:rsidP="00A12FA0">
      <w:pPr>
        <w:jc w:val="both"/>
      </w:pPr>
    </w:p>
    <w:p w14:paraId="0DF63D22" w14:textId="282C3AF1" w:rsidR="00501FF2" w:rsidRDefault="00501FF2" w:rsidP="00A12FA0">
      <w:pPr>
        <w:jc w:val="both"/>
      </w:pPr>
      <w:r>
        <w:t xml:space="preserve">Since pairing ID is a special case of a model ID, </w:t>
      </w:r>
      <w:r w:rsidR="00737D70">
        <w:t>and since two-sided model requires pairing, model-ID-based LCM is needed for two-sided models.</w:t>
      </w:r>
      <w:r>
        <w:t xml:space="preserve"> </w:t>
      </w:r>
    </w:p>
    <w:p w14:paraId="4E25593D" w14:textId="77777777" w:rsidR="00A12FA0" w:rsidRDefault="00A12FA0" w:rsidP="00A12FA0">
      <w:pPr>
        <w:jc w:val="both"/>
      </w:pPr>
    </w:p>
    <w:p w14:paraId="28BE3F75" w14:textId="44657C0B" w:rsidR="00330FE0" w:rsidRDefault="00330FE0" w:rsidP="00330FE0">
      <w:pPr>
        <w:spacing w:line="360" w:lineRule="auto"/>
        <w:rPr>
          <w:b/>
          <w:bCs/>
        </w:rPr>
      </w:pPr>
      <w:r w:rsidRPr="00EA025D">
        <w:rPr>
          <w:b/>
          <w:bCs/>
        </w:rPr>
        <w:t>Proposal</w:t>
      </w:r>
      <w:r w:rsidR="00B86C84">
        <w:rPr>
          <w:b/>
          <w:bCs/>
        </w:rPr>
        <w:t xml:space="preserve"> 1</w:t>
      </w:r>
      <w:r w:rsidRPr="00EA025D">
        <w:rPr>
          <w:b/>
          <w:bCs/>
        </w:rPr>
        <w:t>:</w:t>
      </w:r>
      <w:r>
        <w:rPr>
          <w:b/>
          <w:bCs/>
        </w:rPr>
        <w:t xml:space="preserve"> Model ID based LCM is needed for pairing of two-sided models.</w:t>
      </w:r>
    </w:p>
    <w:p w14:paraId="58EA1F43" w14:textId="77777777" w:rsidR="00330FE0" w:rsidRDefault="00330FE0" w:rsidP="00A12FA0">
      <w:pPr>
        <w:jc w:val="both"/>
      </w:pPr>
    </w:p>
    <w:p w14:paraId="3A93F68D" w14:textId="3B51793C" w:rsidR="00501FF2" w:rsidRDefault="00A12FA0" w:rsidP="00A12FA0">
      <w:pPr>
        <w:jc w:val="both"/>
        <w:rPr>
          <w:b/>
        </w:rPr>
      </w:pPr>
      <w:r>
        <w:rPr>
          <w:b/>
          <w:bCs/>
        </w:rPr>
        <w:t>Proposal</w:t>
      </w:r>
      <w:r w:rsidR="00B86C84">
        <w:rPr>
          <w:b/>
          <w:bCs/>
        </w:rPr>
        <w:t xml:space="preserve"> 2</w:t>
      </w:r>
      <w:r>
        <w:rPr>
          <w:b/>
          <w:bCs/>
        </w:rPr>
        <w:t xml:space="preserve">: </w:t>
      </w:r>
      <w:r w:rsidR="00501FF2" w:rsidRPr="00A12FA0">
        <w:rPr>
          <w:b/>
        </w:rPr>
        <w:t>The model-ID based LCM framework should be adopted for CSI compression using two-sided model.</w:t>
      </w:r>
    </w:p>
    <w:p w14:paraId="632E74B2" w14:textId="77777777" w:rsidR="00A12FA0" w:rsidRPr="00A12FA0" w:rsidRDefault="00A12FA0" w:rsidP="00A12FA0">
      <w:pPr>
        <w:jc w:val="both"/>
        <w:rPr>
          <w:b/>
          <w:bCs/>
        </w:rPr>
      </w:pPr>
    </w:p>
    <w:p w14:paraId="596657B6" w14:textId="77777777" w:rsidR="00501FF2" w:rsidRDefault="00501FF2" w:rsidP="00A12FA0">
      <w:pPr>
        <w:jc w:val="both"/>
      </w:pPr>
      <w:r>
        <w:t>The following are snippets of relevant agreements from RAN1:</w:t>
      </w:r>
    </w:p>
    <w:p w14:paraId="463FCED0" w14:textId="77777777" w:rsidR="00501FF2" w:rsidRPr="00760541" w:rsidRDefault="00501FF2" w:rsidP="00922DFE">
      <w:pPr>
        <w:pStyle w:val="ListParagraph"/>
        <w:numPr>
          <w:ilvl w:val="0"/>
          <w:numId w:val="32"/>
        </w:numPr>
        <w:spacing w:before="120" w:line="360" w:lineRule="auto"/>
        <w:jc w:val="both"/>
        <w:rPr>
          <w:rFonts w:cstheme="minorHAnsi"/>
        </w:rPr>
      </w:pPr>
      <w:r w:rsidRPr="00760541">
        <w:rPr>
          <w:rFonts w:cstheme="minorHAnsi"/>
        </w:rPr>
        <w:t>“</w:t>
      </w:r>
      <w:proofErr w:type="gramStart"/>
      <w:r w:rsidRPr="00760541">
        <w:rPr>
          <w:rFonts w:cstheme="minorHAnsi"/>
        </w:rPr>
        <w:t>model</w:t>
      </w:r>
      <w:proofErr w:type="gramEnd"/>
      <w:r w:rsidRPr="00760541">
        <w:rPr>
          <w:rFonts w:cstheme="minorHAnsi"/>
        </w:rPr>
        <w:t>-ID-based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8EDD868" w14:textId="77777777" w:rsidR="00501FF2" w:rsidRPr="00760541" w:rsidRDefault="00501FF2" w:rsidP="00922DFE">
      <w:pPr>
        <w:pStyle w:val="3GPPText"/>
        <w:numPr>
          <w:ilvl w:val="0"/>
          <w:numId w:val="32"/>
        </w:numPr>
        <w:rPr>
          <w:rFonts w:asciiTheme="minorHAnsi" w:hAnsiTheme="minorHAnsi" w:cstheme="minorHAnsi"/>
        </w:rPr>
      </w:pPr>
      <w:r w:rsidRPr="00760541">
        <w:rPr>
          <w:rFonts w:asciiTheme="minorHAnsi" w:hAnsiTheme="minorHAnsi" w:cstheme="minorHAnsi"/>
        </w:rPr>
        <w:t xml:space="preserve">“For AI/ML model identification </w:t>
      </w:r>
    </w:p>
    <w:p w14:paraId="7793D543" w14:textId="77777777" w:rsidR="00501FF2" w:rsidRPr="00760541" w:rsidRDefault="00501FF2" w:rsidP="00501FF2">
      <w:pPr>
        <w:pStyle w:val="3GPPText"/>
        <w:ind w:left="720"/>
        <w:rPr>
          <w:rFonts w:asciiTheme="minorHAnsi" w:hAnsiTheme="minorHAnsi" w:cstheme="minorHAnsi"/>
        </w:rPr>
      </w:pPr>
      <w:r w:rsidRPr="00760541">
        <w:rPr>
          <w:rFonts w:asciiTheme="minorHAnsi" w:hAnsiTheme="minorHAnsi" w:cstheme="minorHAnsi"/>
        </w:rPr>
        <w:t>Models are identified by model ID at the Network. UE indicates supported AI/ML models.”</w:t>
      </w:r>
    </w:p>
    <w:p w14:paraId="7D69501D" w14:textId="77777777" w:rsidR="00501FF2" w:rsidRPr="00760541" w:rsidRDefault="00501FF2" w:rsidP="00922DFE">
      <w:pPr>
        <w:pStyle w:val="3GPPText"/>
        <w:numPr>
          <w:ilvl w:val="0"/>
          <w:numId w:val="32"/>
        </w:numPr>
        <w:rPr>
          <w:rFonts w:asciiTheme="minorHAnsi" w:hAnsiTheme="minorHAnsi" w:cstheme="minorHAnsi"/>
        </w:rPr>
      </w:pPr>
      <w:r w:rsidRPr="00760541">
        <w:rPr>
          <w:rFonts w:asciiTheme="minorHAnsi" w:hAnsiTheme="minorHAnsi" w:cstheme="minorHAnsi"/>
        </w:rPr>
        <w:t>“In model-ID-based LCM, models are identified at the Network, and Network/UE may activate/deactivate/select/switch individual AI/ML models via model ID.”</w:t>
      </w:r>
    </w:p>
    <w:p w14:paraId="4C337493" w14:textId="77777777" w:rsidR="00501FF2" w:rsidRPr="00760541" w:rsidRDefault="00501FF2" w:rsidP="00922DFE">
      <w:pPr>
        <w:pStyle w:val="3GPPText"/>
        <w:numPr>
          <w:ilvl w:val="0"/>
          <w:numId w:val="32"/>
        </w:numPr>
        <w:rPr>
          <w:rFonts w:asciiTheme="minorHAnsi" w:hAnsiTheme="minorHAnsi" w:cstheme="minorHAnsi"/>
        </w:rPr>
      </w:pPr>
      <w:r w:rsidRPr="00760541">
        <w:rPr>
          <w:rFonts w:asciiTheme="minorHAnsi" w:hAnsiTheme="minorHAnsi" w:cstheme="minorHAnsi"/>
        </w:rPr>
        <w:t>“Study necessity, mechanisms, after model identification, for UE to report updates on applicable UE part/UE-side model(s), where the applicable models may be a subset of all identified models.”</w:t>
      </w:r>
    </w:p>
    <w:p w14:paraId="6D0C17F9" w14:textId="77777777" w:rsidR="00501FF2" w:rsidRDefault="00501FF2" w:rsidP="00A12FA0">
      <w:pPr>
        <w:jc w:val="both"/>
        <w:rPr>
          <w:iCs/>
        </w:rPr>
      </w:pPr>
      <w:r>
        <w:rPr>
          <w:iCs/>
        </w:rPr>
        <w:t>When applied to pairing, this provides a general framework for pairing of two-sided models:</w:t>
      </w:r>
    </w:p>
    <w:p w14:paraId="2F35EC52" w14:textId="77777777" w:rsidR="00A12FA0" w:rsidRPr="00A12FA0" w:rsidRDefault="00A12FA0" w:rsidP="00A12FA0">
      <w:pPr>
        <w:jc w:val="both"/>
      </w:pPr>
    </w:p>
    <w:p w14:paraId="04008CDE" w14:textId="77777777" w:rsidR="00501FF2" w:rsidRPr="00800AD1" w:rsidRDefault="00501FF2" w:rsidP="00A12FA0">
      <w:pPr>
        <w:pStyle w:val="ListParagraph"/>
        <w:numPr>
          <w:ilvl w:val="0"/>
          <w:numId w:val="35"/>
        </w:numPr>
        <w:jc w:val="both"/>
      </w:pPr>
      <w:r>
        <w:rPr>
          <w:iCs/>
        </w:rPr>
        <w:t>The NW uses pairing ID as a model ID to identify a UE-side model that is compatible with a decoder.</w:t>
      </w:r>
    </w:p>
    <w:p w14:paraId="2428D939" w14:textId="77777777" w:rsidR="00501FF2" w:rsidRPr="000A4236" w:rsidRDefault="00501FF2" w:rsidP="00A12FA0">
      <w:pPr>
        <w:pStyle w:val="ListParagraph"/>
        <w:numPr>
          <w:ilvl w:val="0"/>
          <w:numId w:val="35"/>
        </w:numPr>
        <w:jc w:val="both"/>
        <w:rPr>
          <w:iCs/>
        </w:rPr>
      </w:pPr>
      <w:r>
        <w:t>A pairing ID may be associated with specific configurations or conditions and additional conditions (scenarios, sites, datasets) as determined/identified between UE-side and NW-side.</w:t>
      </w:r>
    </w:p>
    <w:p w14:paraId="4E221881" w14:textId="77777777" w:rsidR="00501FF2" w:rsidRPr="00037996" w:rsidRDefault="00501FF2" w:rsidP="00A12FA0">
      <w:pPr>
        <w:pStyle w:val="ListParagraph"/>
        <w:numPr>
          <w:ilvl w:val="0"/>
          <w:numId w:val="35"/>
        </w:numPr>
        <w:jc w:val="both"/>
      </w:pPr>
      <w:r>
        <w:rPr>
          <w:iCs/>
        </w:rPr>
        <w:t>The UE indicates supported pairing IDs.</w:t>
      </w:r>
    </w:p>
    <w:p w14:paraId="0D12DA91" w14:textId="77777777" w:rsidR="00501FF2" w:rsidRPr="00942237" w:rsidRDefault="00501FF2" w:rsidP="00A12FA0">
      <w:pPr>
        <w:pStyle w:val="ListParagraph"/>
        <w:numPr>
          <w:ilvl w:val="0"/>
          <w:numId w:val="35"/>
        </w:numPr>
        <w:jc w:val="both"/>
      </w:pPr>
      <w:r>
        <w:rPr>
          <w:iCs/>
        </w:rPr>
        <w:t>The UE may report updates to applicable pairing IDs.</w:t>
      </w:r>
    </w:p>
    <w:p w14:paraId="2757AE04" w14:textId="77777777" w:rsidR="00501FF2" w:rsidRPr="00D73498" w:rsidRDefault="00501FF2" w:rsidP="00A12FA0">
      <w:pPr>
        <w:pStyle w:val="ListParagraph"/>
        <w:numPr>
          <w:ilvl w:val="0"/>
          <w:numId w:val="35"/>
        </w:numPr>
        <w:jc w:val="both"/>
        <w:rPr>
          <w:iCs/>
        </w:rPr>
      </w:pPr>
      <w:r>
        <w:t xml:space="preserve">The NW or UE may </w:t>
      </w:r>
      <w:r w:rsidRPr="00D73498">
        <w:rPr>
          <w:iCs/>
        </w:rPr>
        <w:t xml:space="preserve">activate/deactivate/select/switch pairing </w:t>
      </w:r>
      <w:r>
        <w:rPr>
          <w:iCs/>
        </w:rPr>
        <w:t>IDs.</w:t>
      </w:r>
    </w:p>
    <w:p w14:paraId="2FEAB485" w14:textId="77777777" w:rsidR="00A12FA0" w:rsidRPr="00A12FA0" w:rsidRDefault="00A12FA0" w:rsidP="00A63306">
      <w:pPr>
        <w:pStyle w:val="ListParagraph"/>
        <w:jc w:val="both"/>
      </w:pPr>
    </w:p>
    <w:p w14:paraId="69BB91EA" w14:textId="77777777" w:rsidR="00501FF2" w:rsidRDefault="00501FF2" w:rsidP="00A12FA0">
      <w:pPr>
        <w:jc w:val="both"/>
      </w:pPr>
      <w:r>
        <w:t>Based on this discussion, we have the following proposal:</w:t>
      </w:r>
    </w:p>
    <w:p w14:paraId="029DF562" w14:textId="77777777" w:rsidR="00A12FA0" w:rsidRDefault="00A12FA0" w:rsidP="00A12FA0">
      <w:pPr>
        <w:jc w:val="both"/>
      </w:pPr>
    </w:p>
    <w:p w14:paraId="0DC4564C" w14:textId="351CF59C" w:rsidR="00222BEC" w:rsidRPr="00A12FA0" w:rsidRDefault="00222BEC" w:rsidP="00222BEC">
      <w:pPr>
        <w:jc w:val="both"/>
        <w:rPr>
          <w:b/>
        </w:rPr>
      </w:pPr>
      <w:r>
        <w:rPr>
          <w:b/>
          <w:bCs/>
        </w:rPr>
        <w:t>Proposal</w:t>
      </w:r>
      <w:r w:rsidR="00B86C84">
        <w:rPr>
          <w:b/>
          <w:bCs/>
        </w:rPr>
        <w:t xml:space="preserve"> 3</w:t>
      </w:r>
      <w:r>
        <w:rPr>
          <w:b/>
          <w:bCs/>
        </w:rPr>
        <w:t xml:space="preserve">: </w:t>
      </w:r>
      <w:r w:rsidRPr="00A12FA0">
        <w:rPr>
          <w:b/>
        </w:rPr>
        <w:t>Adopt the following principles for CSI compression using two-sided models:</w:t>
      </w:r>
    </w:p>
    <w:p w14:paraId="402F60C6" w14:textId="0E287B08" w:rsidR="00222BEC" w:rsidRPr="00A12FA0" w:rsidRDefault="00222BEC" w:rsidP="00222BEC">
      <w:pPr>
        <w:pStyle w:val="ListParagraph"/>
        <w:numPr>
          <w:ilvl w:val="0"/>
          <w:numId w:val="34"/>
        </w:numPr>
        <w:jc w:val="both"/>
        <w:rPr>
          <w:b/>
        </w:rPr>
      </w:pPr>
      <w:r w:rsidRPr="004A4708">
        <w:rPr>
          <w:b/>
          <w:bCs/>
        </w:rPr>
        <w:t xml:space="preserve">A pairing ID is a special case of a logical model ID. </w:t>
      </w:r>
      <w:r w:rsidRPr="00A12FA0">
        <w:rPr>
          <w:b/>
        </w:rPr>
        <w:t xml:space="preserve">The NW uses </w:t>
      </w:r>
      <w:r>
        <w:rPr>
          <w:b/>
        </w:rPr>
        <w:t xml:space="preserve">a model </w:t>
      </w:r>
      <w:r w:rsidRPr="00A12FA0">
        <w:rPr>
          <w:b/>
        </w:rPr>
        <w:t xml:space="preserve">ID </w:t>
      </w:r>
      <w:r w:rsidR="00587AF2">
        <w:rPr>
          <w:b/>
        </w:rPr>
        <w:t>to indicate</w:t>
      </w:r>
      <w:r w:rsidRPr="00A12FA0">
        <w:rPr>
          <w:b/>
        </w:rPr>
        <w:t xml:space="preserve"> </w:t>
      </w:r>
      <w:r>
        <w:rPr>
          <w:b/>
        </w:rPr>
        <w:t>pairing</w:t>
      </w:r>
      <w:r w:rsidRPr="00A12FA0">
        <w:rPr>
          <w:b/>
        </w:rPr>
        <w:t xml:space="preserve"> </w:t>
      </w:r>
      <w:r w:rsidR="00587AF2">
        <w:rPr>
          <w:b/>
        </w:rPr>
        <w:t>information</w:t>
      </w:r>
      <w:r w:rsidR="00587AF2" w:rsidRPr="00A12FA0">
        <w:rPr>
          <w:b/>
        </w:rPr>
        <w:t xml:space="preserve"> </w:t>
      </w:r>
      <w:r w:rsidRPr="00A12FA0">
        <w:rPr>
          <w:b/>
        </w:rPr>
        <w:t xml:space="preserve">to identify a UE-side </w:t>
      </w:r>
      <w:r>
        <w:rPr>
          <w:b/>
        </w:rPr>
        <w:t xml:space="preserve">(logical) </w:t>
      </w:r>
      <w:r w:rsidRPr="00A12FA0">
        <w:rPr>
          <w:b/>
        </w:rPr>
        <w:t>model that is compatible with a decoder.</w:t>
      </w:r>
    </w:p>
    <w:p w14:paraId="6812D596" w14:textId="77777777" w:rsidR="00222BEC" w:rsidRDefault="00222BEC" w:rsidP="00222BEC">
      <w:pPr>
        <w:jc w:val="both"/>
        <w:rPr>
          <w:b/>
        </w:rPr>
      </w:pPr>
    </w:p>
    <w:p w14:paraId="326A1433" w14:textId="270E20B2" w:rsidR="00222BEC" w:rsidRPr="00A375F3" w:rsidRDefault="00222BEC" w:rsidP="00222BEC">
      <w:pPr>
        <w:jc w:val="both"/>
        <w:rPr>
          <w:bCs/>
        </w:rPr>
      </w:pPr>
      <w:r w:rsidRPr="00A375F3">
        <w:rPr>
          <w:bCs/>
        </w:rPr>
        <w:t xml:space="preserve">With the above proposal, the following agreements </w:t>
      </w:r>
      <w:r w:rsidR="00234D09" w:rsidRPr="00A375F3">
        <w:rPr>
          <w:bCs/>
        </w:rPr>
        <w:t xml:space="preserve">from the General Aspects agenda </w:t>
      </w:r>
      <w:r w:rsidRPr="00A375F3">
        <w:rPr>
          <w:bCs/>
        </w:rPr>
        <w:t>regarding model ID automatically appl</w:t>
      </w:r>
      <w:r w:rsidR="00234D09" w:rsidRPr="00A375F3">
        <w:rPr>
          <w:bCs/>
        </w:rPr>
        <w:t>y</w:t>
      </w:r>
      <w:r w:rsidRPr="00A375F3">
        <w:rPr>
          <w:bCs/>
        </w:rPr>
        <w:t xml:space="preserve"> for two-sided model pairing for CSI compression:</w:t>
      </w:r>
    </w:p>
    <w:p w14:paraId="74A06A7C" w14:textId="35C4D401" w:rsidR="00222BEC" w:rsidRPr="00A375F3" w:rsidRDefault="00222BEC" w:rsidP="00222BEC">
      <w:pPr>
        <w:pStyle w:val="ListParagraph"/>
        <w:numPr>
          <w:ilvl w:val="0"/>
          <w:numId w:val="34"/>
        </w:numPr>
        <w:jc w:val="both"/>
        <w:rPr>
          <w:bCs/>
        </w:rPr>
      </w:pPr>
      <w:r w:rsidRPr="00A375F3">
        <w:rPr>
          <w:bCs/>
        </w:rPr>
        <w:t xml:space="preserve">A pairing ID </w:t>
      </w:r>
      <w:r w:rsidR="003C7E36" w:rsidRPr="00A375F3">
        <w:rPr>
          <w:bCs/>
        </w:rPr>
        <w:t xml:space="preserve">(model ID) </w:t>
      </w:r>
      <w:r w:rsidRPr="00A375F3">
        <w:rPr>
          <w:bCs/>
        </w:rPr>
        <w:t>may be associated with specific configurations or conditions and additional conditions (scenarios, sites, datasets) as determined/identified between UE-side and NW-side.</w:t>
      </w:r>
    </w:p>
    <w:p w14:paraId="6EDABAE1" w14:textId="2EF42729" w:rsidR="00E81156" w:rsidRDefault="00E81156" w:rsidP="00222BEC">
      <w:pPr>
        <w:pStyle w:val="ListParagraph"/>
        <w:numPr>
          <w:ilvl w:val="0"/>
          <w:numId w:val="34"/>
        </w:numPr>
        <w:jc w:val="both"/>
        <w:rPr>
          <w:bCs/>
        </w:rPr>
      </w:pPr>
      <w:r w:rsidRPr="00A375F3">
        <w:rPr>
          <w:bCs/>
        </w:rPr>
        <w:t xml:space="preserve">An AI/ML model identified by a model ID (pairing ID) may be logical, and how it maps to physical AI/ML model(s) may be up to </w:t>
      </w:r>
      <w:proofErr w:type="gramStart"/>
      <w:r w:rsidRPr="00A375F3">
        <w:rPr>
          <w:bCs/>
        </w:rPr>
        <w:t>implementation</w:t>
      </w:r>
      <w:proofErr w:type="gramEnd"/>
    </w:p>
    <w:p w14:paraId="4FCF6B3F" w14:textId="07F13B69" w:rsidR="00656D8D" w:rsidRDefault="00656D8D" w:rsidP="00656D8D">
      <w:pPr>
        <w:numPr>
          <w:ilvl w:val="0"/>
          <w:numId w:val="34"/>
        </w:numPr>
        <w:rPr>
          <w:rFonts w:eastAsia="Calibri"/>
        </w:rPr>
      </w:pPr>
      <w:r>
        <w:rPr>
          <w:rFonts w:eastAsia="Calibri"/>
        </w:rPr>
        <w:t xml:space="preserve">(For Type A model identification): Model is identified to NW (if applicable) and UE (if applicable) without over-the-air </w:t>
      </w:r>
      <w:proofErr w:type="gramStart"/>
      <w:r>
        <w:rPr>
          <w:rFonts w:eastAsia="Calibri"/>
        </w:rPr>
        <w:t>signaling</w:t>
      </w:r>
      <w:proofErr w:type="gramEnd"/>
    </w:p>
    <w:p w14:paraId="63522288" w14:textId="50541E62" w:rsidR="00656D8D" w:rsidRDefault="00656D8D" w:rsidP="00656D8D">
      <w:pPr>
        <w:numPr>
          <w:ilvl w:val="1"/>
          <w:numId w:val="34"/>
        </w:numPr>
        <w:rPr>
          <w:rFonts w:eastAsia="Calibri"/>
        </w:rPr>
      </w:pPr>
      <w:r>
        <w:rPr>
          <w:rFonts w:eastAsia="Calibri"/>
        </w:rPr>
        <w:t>The model may be assigned with a pairing ID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20EB9F8A" w14:textId="34822A68" w:rsidR="00656D8D" w:rsidRPr="00A375F3" w:rsidRDefault="00656D8D" w:rsidP="00222BEC">
      <w:pPr>
        <w:pStyle w:val="ListParagraph"/>
        <w:numPr>
          <w:ilvl w:val="0"/>
          <w:numId w:val="34"/>
        </w:numPr>
        <w:jc w:val="both"/>
        <w:rPr>
          <w:bCs/>
        </w:rPr>
      </w:pPr>
      <w:r>
        <w:t xml:space="preserve">UE can indicate supported AI/ML pairing IDs (model IDs) for a given AI/ML-enabled Feature/FG in a UE capability report as starting </w:t>
      </w:r>
      <w:proofErr w:type="gramStart"/>
      <w:r>
        <w:t>point</w:t>
      </w:r>
      <w:proofErr w:type="gramEnd"/>
    </w:p>
    <w:p w14:paraId="3D35F4BD" w14:textId="41F63E34" w:rsidR="00222BEC" w:rsidRPr="00A375F3" w:rsidRDefault="00222BEC" w:rsidP="00222BEC">
      <w:pPr>
        <w:pStyle w:val="ListParagraph"/>
        <w:numPr>
          <w:ilvl w:val="0"/>
          <w:numId w:val="34"/>
        </w:numPr>
        <w:jc w:val="both"/>
        <w:rPr>
          <w:bCs/>
        </w:rPr>
      </w:pPr>
      <w:r w:rsidRPr="00A375F3">
        <w:rPr>
          <w:bCs/>
        </w:rPr>
        <w:t>The UE may report updates to applicable pairing IDs</w:t>
      </w:r>
      <w:r w:rsidR="003C7E36" w:rsidRPr="00A375F3">
        <w:rPr>
          <w:bCs/>
        </w:rPr>
        <w:t xml:space="preserve"> (model IDs)</w:t>
      </w:r>
      <w:r w:rsidRPr="00A375F3">
        <w:rPr>
          <w:bCs/>
        </w:rPr>
        <w:t>.</w:t>
      </w:r>
    </w:p>
    <w:p w14:paraId="59FABD17" w14:textId="1E98CCE5" w:rsidR="00222BEC" w:rsidRPr="00A375F3" w:rsidRDefault="00222BEC" w:rsidP="00222BEC">
      <w:pPr>
        <w:pStyle w:val="ListParagraph"/>
        <w:numPr>
          <w:ilvl w:val="0"/>
          <w:numId w:val="34"/>
        </w:numPr>
        <w:jc w:val="both"/>
        <w:rPr>
          <w:bCs/>
        </w:rPr>
      </w:pPr>
      <w:r w:rsidRPr="00A375F3">
        <w:rPr>
          <w:bCs/>
        </w:rPr>
        <w:t>The NW or UE may activate/deactivate/select/switch pairing IDs</w:t>
      </w:r>
      <w:r w:rsidR="003C7E36" w:rsidRPr="00A375F3">
        <w:rPr>
          <w:bCs/>
        </w:rPr>
        <w:t xml:space="preserve"> (model IDs)</w:t>
      </w:r>
      <w:r w:rsidRPr="00A375F3">
        <w:rPr>
          <w:bCs/>
        </w:rPr>
        <w:t>.</w:t>
      </w:r>
    </w:p>
    <w:p w14:paraId="033511AC" w14:textId="77777777" w:rsidR="00222BEC" w:rsidRDefault="00222BEC" w:rsidP="00222BEC">
      <w:pPr>
        <w:pStyle w:val="3GPPText"/>
      </w:pPr>
    </w:p>
    <w:p w14:paraId="02C5538B" w14:textId="77777777" w:rsidR="00501FF2" w:rsidRPr="00E548DB" w:rsidRDefault="00501FF2" w:rsidP="00E548DB">
      <w:pPr>
        <w:jc w:val="both"/>
        <w:rPr>
          <w:u w:val="single"/>
        </w:rPr>
      </w:pPr>
      <w:r w:rsidRPr="00E548DB">
        <w:rPr>
          <w:u w:val="single"/>
        </w:rPr>
        <w:t>Pairing and model identification</w:t>
      </w:r>
    </w:p>
    <w:p w14:paraId="6722BBDC" w14:textId="77777777" w:rsidR="00501FF2" w:rsidRDefault="00501FF2" w:rsidP="00E2717B">
      <w:pPr>
        <w:jc w:val="both"/>
      </w:pPr>
      <w:r>
        <w:t>As another example, the agreement on different types of model identification readily applies to alignment of pairing information of two-sided models. Type A model identification is defined in the agreement from RAN1#113 as follows:</w:t>
      </w:r>
    </w:p>
    <w:p w14:paraId="53057D4A" w14:textId="77777777" w:rsidR="00E2717B" w:rsidRDefault="00E2717B" w:rsidP="00E2717B">
      <w:pPr>
        <w:jc w:val="both"/>
      </w:pPr>
    </w:p>
    <w:p w14:paraId="3A8DC1E3" w14:textId="77777777" w:rsidR="00501FF2" w:rsidRDefault="00501FF2" w:rsidP="00922DFE">
      <w:pPr>
        <w:numPr>
          <w:ilvl w:val="0"/>
          <w:numId w:val="11"/>
        </w:numPr>
        <w:spacing w:before="120" w:line="280" w:lineRule="atLeast"/>
        <w:ind w:left="688"/>
        <w:jc w:val="both"/>
        <w:rPr>
          <w:rFonts w:eastAsia="Calibri"/>
        </w:rPr>
      </w:pPr>
      <w:r>
        <w:t>“</w:t>
      </w:r>
      <w:r>
        <w:rPr>
          <w:rFonts w:eastAsia="Calibri"/>
        </w:rPr>
        <w:t xml:space="preserve">Type A: Model is identified to NW (if applicable) and UE (if applicable) without over-the-air </w:t>
      </w:r>
      <w:proofErr w:type="gramStart"/>
      <w:r>
        <w:rPr>
          <w:rFonts w:eastAsia="Calibri"/>
        </w:rPr>
        <w:t>signaling</w:t>
      </w:r>
      <w:proofErr w:type="gramEnd"/>
    </w:p>
    <w:p w14:paraId="6B53FF93" w14:textId="77777777" w:rsidR="00501FF2" w:rsidRDefault="00501FF2" w:rsidP="00922DFE">
      <w:pPr>
        <w:numPr>
          <w:ilvl w:val="1"/>
          <w:numId w:val="11"/>
        </w:numPr>
        <w:spacing w:before="120" w:line="280" w:lineRule="atLeast"/>
        <w:ind w:left="1408"/>
        <w:jc w:val="both"/>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108089A4" w14:textId="77777777" w:rsidR="00501FF2" w:rsidRPr="006923D6" w:rsidRDefault="00501FF2" w:rsidP="00922DFE">
      <w:pPr>
        <w:numPr>
          <w:ilvl w:val="1"/>
          <w:numId w:val="11"/>
        </w:numPr>
        <w:spacing w:before="120" w:line="280" w:lineRule="atLeast"/>
        <w:ind w:left="1408"/>
        <w:jc w:val="both"/>
        <w:rPr>
          <w:rFonts w:eastAsia="Calibri"/>
        </w:rPr>
      </w:pPr>
      <w:r>
        <w:rPr>
          <w:rFonts w:eastAsia="Calibri" w:hint="eastAsia"/>
          <w:lang w:eastAsia="zh-CN"/>
        </w:rPr>
        <w:t>F</w:t>
      </w:r>
      <w:r>
        <w:rPr>
          <w:rFonts w:eastAsia="Calibri"/>
          <w:lang w:eastAsia="zh-CN"/>
        </w:rPr>
        <w:t>FS: Spec impact to other WGs</w:t>
      </w:r>
      <w:r>
        <w:rPr>
          <w:rFonts w:eastAsia="Calibri"/>
        </w:rPr>
        <w:t>”</w:t>
      </w:r>
    </w:p>
    <w:p w14:paraId="2E2D06F6" w14:textId="77777777" w:rsidR="00501FF2" w:rsidRDefault="00501FF2" w:rsidP="00501FF2">
      <w:pPr>
        <w:pStyle w:val="3GPPText"/>
      </w:pPr>
    </w:p>
    <w:p w14:paraId="1070CF8E" w14:textId="77777777" w:rsidR="00501FF2" w:rsidRDefault="00501FF2" w:rsidP="00E2717B">
      <w:pPr>
        <w:jc w:val="both"/>
      </w:pPr>
      <w:r>
        <w:t>For each of the pairing options in the above observation, Type A model identification can be applied to derive common understanding between the NW and the UE on the pairing ID:</w:t>
      </w:r>
    </w:p>
    <w:p w14:paraId="5411A65F" w14:textId="77777777" w:rsidR="00E2717B" w:rsidRDefault="00E2717B" w:rsidP="00E2717B">
      <w:pPr>
        <w:jc w:val="both"/>
      </w:pPr>
    </w:p>
    <w:p w14:paraId="52D7394D" w14:textId="77777777" w:rsidR="00501FF2" w:rsidRPr="00E2717B" w:rsidRDefault="00501FF2" w:rsidP="00922DFE">
      <w:pPr>
        <w:pStyle w:val="3GPPText"/>
        <w:numPr>
          <w:ilvl w:val="0"/>
          <w:numId w:val="32"/>
        </w:numPr>
        <w:rPr>
          <w:rFonts w:asciiTheme="minorHAnsi" w:hAnsiTheme="minorHAnsi" w:cstheme="minorHAnsi"/>
          <w:lang w:val="en-US"/>
        </w:rPr>
      </w:pPr>
      <w:r w:rsidRPr="00E2717B">
        <w:rPr>
          <w:rFonts w:asciiTheme="minorHAnsi" w:hAnsiTheme="minorHAnsi" w:cstheme="minorHAnsi"/>
          <w:lang w:val="en-US"/>
        </w:rPr>
        <w:t xml:space="preserve">Option 1 (CSI reconstruction model ID that NW will use): </w:t>
      </w:r>
    </w:p>
    <w:p w14:paraId="25BE1A16" w14:textId="1E97776F" w:rsidR="00501FF2" w:rsidRPr="00E2717B" w:rsidRDefault="00501FF2" w:rsidP="00922DFE">
      <w:pPr>
        <w:pStyle w:val="3GPPText"/>
        <w:numPr>
          <w:ilvl w:val="1"/>
          <w:numId w:val="32"/>
        </w:numPr>
        <w:rPr>
          <w:rFonts w:asciiTheme="minorHAnsi" w:hAnsiTheme="minorHAnsi" w:cstheme="minorHAnsi"/>
          <w:lang w:val="en-US"/>
        </w:rPr>
      </w:pPr>
      <w:r w:rsidRPr="00E2717B">
        <w:rPr>
          <w:rFonts w:asciiTheme="minorHAnsi" w:hAnsiTheme="minorHAnsi" w:cstheme="minorHAnsi"/>
          <w:lang w:val="en-US"/>
        </w:rPr>
        <w:t xml:space="preserve">In one-to-many NW-side Type 1 offline training a single decoder and multiple encoders may be developed. The NW-side may assign a pairing ID to the encoder models based on the common decoder model. </w:t>
      </w:r>
      <w:r w:rsidR="008D6787" w:rsidRPr="008D6787">
        <w:rPr>
          <w:rFonts w:asciiTheme="minorHAnsi" w:hAnsiTheme="minorHAnsi" w:cstheme="minorHAnsi"/>
          <w:lang w:val="en-US"/>
        </w:rPr>
        <w:t>This</w:t>
      </w:r>
      <w:r w:rsidRPr="00E2717B">
        <w:rPr>
          <w:rFonts w:asciiTheme="minorHAnsi" w:hAnsiTheme="minorHAnsi" w:cstheme="minorHAnsi"/>
          <w:lang w:val="en-US"/>
        </w:rPr>
        <w:t xml:space="preserve"> pairing ID can be provided by the NW-side to </w:t>
      </w:r>
      <w:r w:rsidR="008D6787" w:rsidRPr="008D6787">
        <w:rPr>
          <w:rFonts w:asciiTheme="minorHAnsi" w:hAnsiTheme="minorHAnsi" w:cstheme="minorHAnsi"/>
          <w:lang w:val="en-US"/>
        </w:rPr>
        <w:t xml:space="preserve">the UE-side to </w:t>
      </w:r>
      <w:r w:rsidRPr="00E2717B">
        <w:rPr>
          <w:rFonts w:asciiTheme="minorHAnsi" w:hAnsiTheme="minorHAnsi" w:cstheme="minorHAnsi"/>
          <w:lang w:val="en-US"/>
        </w:rPr>
        <w:t>achieve common understanding using Type A model identification</w:t>
      </w:r>
      <w:r w:rsidR="008D6787" w:rsidRPr="008D6787">
        <w:rPr>
          <w:rFonts w:asciiTheme="minorHAnsi" w:hAnsiTheme="minorHAnsi" w:cstheme="minorHAnsi"/>
          <w:lang w:val="en-US"/>
        </w:rPr>
        <w:t xml:space="preserve"> for use during inference</w:t>
      </w:r>
      <w:r w:rsidRPr="00E2717B">
        <w:rPr>
          <w:rFonts w:asciiTheme="minorHAnsi" w:hAnsiTheme="minorHAnsi" w:cstheme="minorHAnsi"/>
          <w:lang w:val="en-US"/>
        </w:rPr>
        <w:t>.</w:t>
      </w:r>
    </w:p>
    <w:p w14:paraId="08FB930A" w14:textId="77777777" w:rsidR="00501FF2" w:rsidRPr="00E2717B" w:rsidRDefault="00501FF2" w:rsidP="00922DFE">
      <w:pPr>
        <w:pStyle w:val="3GPPText"/>
        <w:numPr>
          <w:ilvl w:val="0"/>
          <w:numId w:val="32"/>
        </w:numPr>
        <w:rPr>
          <w:rFonts w:asciiTheme="minorHAnsi" w:hAnsiTheme="minorHAnsi" w:cstheme="minorHAnsi"/>
          <w:lang w:val="en-US"/>
        </w:rPr>
      </w:pPr>
      <w:r w:rsidRPr="00E2717B">
        <w:rPr>
          <w:rFonts w:asciiTheme="minorHAnsi" w:hAnsiTheme="minorHAnsi" w:cstheme="minorHAnsi"/>
          <w:lang w:val="en-US"/>
        </w:rPr>
        <w:t>Option 2 (CSI generation model ID that the UE will use):</w:t>
      </w:r>
    </w:p>
    <w:p w14:paraId="3644A054" w14:textId="42E1B9AE" w:rsidR="00501FF2" w:rsidRPr="00E2717B" w:rsidRDefault="00501FF2" w:rsidP="00922DFE">
      <w:pPr>
        <w:pStyle w:val="3GPPText"/>
        <w:numPr>
          <w:ilvl w:val="1"/>
          <w:numId w:val="32"/>
        </w:numPr>
        <w:rPr>
          <w:rFonts w:asciiTheme="minorHAnsi" w:hAnsiTheme="minorHAnsi" w:cstheme="minorHAnsi"/>
          <w:lang w:val="en-US"/>
        </w:rPr>
      </w:pPr>
      <w:r w:rsidRPr="00E2717B">
        <w:rPr>
          <w:rFonts w:asciiTheme="minorHAnsi" w:hAnsiTheme="minorHAnsi" w:cstheme="minorHAnsi"/>
          <w:lang w:val="en-US"/>
        </w:rPr>
        <w:t xml:space="preserve">Correspondingly, in UE-side Type 1 offline training, the UE-side may assign a pairing ID to the encoder model. </w:t>
      </w:r>
      <w:r w:rsidR="000D0A8C" w:rsidRPr="000D0A8C">
        <w:rPr>
          <w:rFonts w:asciiTheme="minorHAnsi" w:hAnsiTheme="minorHAnsi" w:cstheme="minorHAnsi"/>
          <w:lang w:val="en-US"/>
        </w:rPr>
        <w:t>This</w:t>
      </w:r>
      <w:r w:rsidRPr="00E2717B">
        <w:rPr>
          <w:rFonts w:asciiTheme="minorHAnsi" w:hAnsiTheme="minorHAnsi" w:cstheme="minorHAnsi"/>
          <w:lang w:val="en-US"/>
        </w:rPr>
        <w:t xml:space="preserve"> pairing ID can be provided by the UE-side to </w:t>
      </w:r>
      <w:r w:rsidR="000D0A8C" w:rsidRPr="000D0A8C">
        <w:rPr>
          <w:rFonts w:asciiTheme="minorHAnsi" w:hAnsiTheme="minorHAnsi" w:cstheme="minorHAnsi"/>
          <w:lang w:val="en-US"/>
        </w:rPr>
        <w:t xml:space="preserve">the NW-side </w:t>
      </w:r>
      <w:r w:rsidRPr="00E2717B">
        <w:rPr>
          <w:rFonts w:asciiTheme="minorHAnsi" w:hAnsiTheme="minorHAnsi" w:cstheme="minorHAnsi"/>
          <w:lang w:val="en-US"/>
        </w:rPr>
        <w:t>achieve common understanding using Type A model identification</w:t>
      </w:r>
      <w:r w:rsidR="000D0A8C" w:rsidRPr="000D0A8C">
        <w:rPr>
          <w:rFonts w:asciiTheme="minorHAnsi" w:hAnsiTheme="minorHAnsi" w:cstheme="minorHAnsi"/>
          <w:lang w:val="en-US"/>
        </w:rPr>
        <w:t xml:space="preserve"> for use during inference</w:t>
      </w:r>
      <w:r w:rsidRPr="00E2717B">
        <w:rPr>
          <w:rFonts w:asciiTheme="minorHAnsi" w:hAnsiTheme="minorHAnsi" w:cstheme="minorHAnsi"/>
          <w:lang w:val="en-US"/>
        </w:rPr>
        <w:t>.</w:t>
      </w:r>
    </w:p>
    <w:p w14:paraId="01C78B1D" w14:textId="77777777" w:rsidR="00501FF2" w:rsidRPr="00E2717B" w:rsidRDefault="00501FF2" w:rsidP="00922DFE">
      <w:pPr>
        <w:pStyle w:val="3GPPText"/>
        <w:numPr>
          <w:ilvl w:val="0"/>
          <w:numId w:val="32"/>
        </w:numPr>
        <w:rPr>
          <w:rFonts w:asciiTheme="minorHAnsi" w:hAnsiTheme="minorHAnsi" w:cstheme="minorHAnsi"/>
          <w:lang w:val="en-US"/>
        </w:rPr>
      </w:pPr>
      <w:r w:rsidRPr="00E2717B">
        <w:rPr>
          <w:rFonts w:asciiTheme="minorHAnsi" w:hAnsiTheme="minorHAnsi" w:cstheme="minorHAnsi"/>
          <w:lang w:val="en-US"/>
        </w:rPr>
        <w:t>Option 3 (paired CSI generation model and CSI reconstruction model ID)</w:t>
      </w:r>
    </w:p>
    <w:p w14:paraId="5F308DC8" w14:textId="77777777" w:rsidR="00501FF2" w:rsidRPr="00E2717B" w:rsidRDefault="00501FF2" w:rsidP="00922DFE">
      <w:pPr>
        <w:pStyle w:val="3GPPText"/>
        <w:numPr>
          <w:ilvl w:val="1"/>
          <w:numId w:val="32"/>
        </w:numPr>
        <w:rPr>
          <w:rFonts w:asciiTheme="minorHAnsi" w:hAnsiTheme="minorHAnsi" w:cstheme="minorHAnsi"/>
          <w:lang w:val="en-US"/>
        </w:rPr>
      </w:pPr>
      <w:r w:rsidRPr="00E2717B">
        <w:rPr>
          <w:rFonts w:asciiTheme="minorHAnsi" w:hAnsiTheme="minorHAnsi" w:cstheme="minorHAnsi"/>
          <w:lang w:val="en-US"/>
        </w:rPr>
        <w:t>In Type 2 offline training, the NW-side and UE-side may develop a pair of encoder and decoder models in a single training session through training collaboration. During this collaboration, a pairing ID may be assigned jointly by NW-side and UE-side based on the pair of models, and thus common understanding of the pairing ID may be achieved using Type A model identification.</w:t>
      </w:r>
    </w:p>
    <w:p w14:paraId="64BC1EFA" w14:textId="77777777" w:rsidR="00501FF2" w:rsidRPr="00E2717B" w:rsidRDefault="00501FF2" w:rsidP="00922DFE">
      <w:pPr>
        <w:pStyle w:val="3GPPText"/>
        <w:numPr>
          <w:ilvl w:val="0"/>
          <w:numId w:val="32"/>
        </w:numPr>
        <w:rPr>
          <w:rFonts w:asciiTheme="minorHAnsi" w:hAnsiTheme="minorHAnsi" w:cstheme="minorHAnsi"/>
          <w:lang w:val="en-US"/>
        </w:rPr>
      </w:pPr>
      <w:r w:rsidRPr="00E2717B">
        <w:rPr>
          <w:rFonts w:asciiTheme="minorHAnsi" w:hAnsiTheme="minorHAnsi" w:cstheme="minorHAnsi"/>
          <w:lang w:val="en-US"/>
        </w:rPr>
        <w:t>Option 4: (the dataset ID)</w:t>
      </w:r>
    </w:p>
    <w:p w14:paraId="1FFD4E30" w14:textId="77777777" w:rsidR="00501FF2" w:rsidRPr="00E2717B" w:rsidRDefault="00501FF2" w:rsidP="00922DFE">
      <w:pPr>
        <w:pStyle w:val="3GPPText"/>
        <w:numPr>
          <w:ilvl w:val="1"/>
          <w:numId w:val="32"/>
        </w:numPr>
        <w:rPr>
          <w:rFonts w:asciiTheme="minorHAnsi" w:hAnsiTheme="minorHAnsi" w:cstheme="minorHAnsi"/>
          <w:lang w:val="en-US"/>
        </w:rPr>
      </w:pPr>
      <w:r w:rsidRPr="00E2717B">
        <w:rPr>
          <w:rFonts w:asciiTheme="minorHAnsi" w:hAnsiTheme="minorHAnsi" w:cstheme="minorHAnsi"/>
          <w:lang w:val="en-US"/>
        </w:rPr>
        <w:t>For NW-first Type 3 training, the NW may provide a dataset ID along with the dataset to the UE-side with the common understanding that encoders developed by the UE-side based on this dataset can be identified by this ID. Similarly, for UE-first training, the UE-side may provide a dataset ID with the common understanding that the encoder associated with this dataset ID is compatible with any decoders derived from this dataset. Thus, common understanding of the pairing ID may be achieved using Type A model identification.</w:t>
      </w:r>
    </w:p>
    <w:p w14:paraId="53AD5A75" w14:textId="77777777" w:rsidR="00501FF2" w:rsidRPr="00E2717B" w:rsidRDefault="00501FF2" w:rsidP="00922DFE">
      <w:pPr>
        <w:pStyle w:val="3GPPText"/>
        <w:numPr>
          <w:ilvl w:val="0"/>
          <w:numId w:val="32"/>
        </w:numPr>
        <w:rPr>
          <w:rFonts w:asciiTheme="minorHAnsi" w:hAnsiTheme="minorHAnsi" w:cstheme="minorHAnsi"/>
          <w:lang w:val="en-US"/>
        </w:rPr>
      </w:pPr>
      <w:r w:rsidRPr="00E2717B">
        <w:rPr>
          <w:rFonts w:asciiTheme="minorHAnsi" w:hAnsiTheme="minorHAnsi" w:cstheme="minorHAnsi"/>
          <w:lang w:val="en-US"/>
        </w:rPr>
        <w:t xml:space="preserve">Option 5: training session ID to a prior training session (e.g., API) between NW and UE. </w:t>
      </w:r>
    </w:p>
    <w:p w14:paraId="3C741E3C" w14:textId="77777777" w:rsidR="00501FF2" w:rsidRPr="00E2717B" w:rsidRDefault="00501FF2" w:rsidP="00922DFE">
      <w:pPr>
        <w:pStyle w:val="3GPPText"/>
        <w:numPr>
          <w:ilvl w:val="1"/>
          <w:numId w:val="32"/>
        </w:numPr>
        <w:rPr>
          <w:rFonts w:asciiTheme="minorHAnsi" w:hAnsiTheme="minorHAnsi" w:cstheme="minorHAnsi"/>
          <w:lang w:val="en-US"/>
        </w:rPr>
      </w:pPr>
      <w:r w:rsidRPr="00E2717B">
        <w:rPr>
          <w:rFonts w:asciiTheme="minorHAnsi" w:hAnsiTheme="minorHAnsi" w:cstheme="minorHAnsi"/>
          <w:lang w:val="en-US"/>
        </w:rPr>
        <w:t>In Type 2 offline training, the NW-side and UE-side may develop a pair of encoder and decoder models in a single training session through training collaboration. A pairing ID may be derived jointly by NW-side and UE-side based on the training session ID, and thus common understanding of the pairing ID may be achieved using Type A model identification.</w:t>
      </w:r>
    </w:p>
    <w:p w14:paraId="4DB8B492" w14:textId="77777777" w:rsidR="00501FF2" w:rsidRPr="00E2717B" w:rsidRDefault="00501FF2" w:rsidP="00501FF2">
      <w:pPr>
        <w:pStyle w:val="3GPPText"/>
        <w:rPr>
          <w:rFonts w:asciiTheme="minorHAnsi" w:hAnsiTheme="minorHAnsi" w:cstheme="minorHAnsi"/>
        </w:rPr>
      </w:pPr>
      <w:r w:rsidRPr="00E2717B">
        <w:rPr>
          <w:rFonts w:asciiTheme="minorHAnsi" w:hAnsiTheme="minorHAnsi" w:cstheme="minorHAnsi"/>
        </w:rPr>
        <w:t>The only requirement on the pairing information used to achieve the compatibility of models between the UE and NW side is that there should be common understanding between both sides on how the UE should map the pairing information to a CSI generation model. This can be achieved during model identification as discussed above. How the pairing information is derived need not be standardized to achieve inter-operability.</w:t>
      </w:r>
    </w:p>
    <w:p w14:paraId="41F41789" w14:textId="2419C06E" w:rsidR="00501FF2" w:rsidRPr="0037215C" w:rsidRDefault="00B86C84" w:rsidP="00E2717B">
      <w:pPr>
        <w:jc w:val="both"/>
        <w:rPr>
          <w:b/>
          <w:bCs/>
        </w:rPr>
      </w:pPr>
      <w:r>
        <w:rPr>
          <w:b/>
          <w:bCs/>
        </w:rPr>
        <w:t>Observation 6</w:t>
      </w:r>
      <w:r w:rsidR="00E2717B" w:rsidRPr="0037215C">
        <w:rPr>
          <w:b/>
          <w:bCs/>
        </w:rPr>
        <w:t>:</w:t>
      </w:r>
      <w:r w:rsidR="00501FF2" w:rsidRPr="0037215C">
        <w:rPr>
          <w:b/>
          <w:bCs/>
        </w:rPr>
        <w:t xml:space="preserve"> How the pairing information is derived is up to UE/NW offline co-engineering alignment, transparent to 3GPP specification, and alignment can be achieved as part of the model identification step.</w:t>
      </w:r>
    </w:p>
    <w:p w14:paraId="0FD3F9FC" w14:textId="77777777" w:rsidR="00F77F86" w:rsidRDefault="00F77F86" w:rsidP="00F77F86">
      <w:pPr>
        <w:spacing w:line="360" w:lineRule="auto"/>
      </w:pPr>
    </w:p>
    <w:p w14:paraId="08142AE8" w14:textId="364558F4" w:rsidR="006E2DFD" w:rsidRDefault="006E2DFD" w:rsidP="00E57B02">
      <w:pPr>
        <w:pStyle w:val="Heading3"/>
        <w:numPr>
          <w:ilvl w:val="2"/>
          <w:numId w:val="37"/>
        </w:numPr>
      </w:pPr>
      <w:r w:rsidRPr="003F0722">
        <w:t>For aligned understanding on the additional conditions</w:t>
      </w:r>
    </w:p>
    <w:p w14:paraId="54D8CF0E" w14:textId="1A6CEBC5" w:rsidR="003B3130" w:rsidRDefault="006E2DFD" w:rsidP="003B3130">
      <w:pPr>
        <w:jc w:val="both"/>
      </w:pPr>
      <w:r>
        <w:t>M</w:t>
      </w:r>
      <w:r w:rsidRPr="00783918">
        <w:t xml:space="preserve">odel </w:t>
      </w:r>
      <w:r>
        <w:t>ID</w:t>
      </w:r>
      <w:r w:rsidRPr="00783918">
        <w:t xml:space="preserve"> allows </w:t>
      </w:r>
      <w:r w:rsidR="00DE67DA">
        <w:t xml:space="preserve">establishing </w:t>
      </w:r>
      <w:r>
        <w:t xml:space="preserve">aligned understanding </w:t>
      </w:r>
      <w:r w:rsidR="00DE67DA">
        <w:t>via</w:t>
      </w:r>
      <w:r>
        <w:t xml:space="preserve"> </w:t>
      </w:r>
      <w:r w:rsidRPr="00783918">
        <w:t>vendor</w:t>
      </w:r>
      <w:r>
        <w:t xml:space="preserve"> </w:t>
      </w:r>
      <w:r w:rsidRPr="00783918">
        <w:t>collaborat</w:t>
      </w:r>
      <w:r>
        <w:t xml:space="preserve">ion without sharing proprietary information at one side, e.g., NW to other side, e.g., UE. </w:t>
      </w:r>
      <w:r w:rsidR="00032BCD">
        <w:t xml:space="preserve">Take a UE-side beam prediction model as an example where a single model does NOT generalize well across different gNB beam codebooks. </w:t>
      </w:r>
      <w:r w:rsidR="003B3130">
        <w:t xml:space="preserve">Earlier, we explained that, if gNB provides beam codebook information to UE (e.g., in the form of assistance information or in other manners), the gNB beam codebook information becomes a known “additional condition”, and functionality-based-LCM would work fine. However, if the gNB beam codebook information is NOT provided to UE, it becomes an </w:t>
      </w:r>
      <w:r w:rsidR="003B3130" w:rsidRPr="00DE5198">
        <w:rPr>
          <w:b/>
          <w:bCs/>
          <w:u w:val="single"/>
        </w:rPr>
        <w:t>unknown</w:t>
      </w:r>
      <w:r w:rsidR="003B3130">
        <w:t xml:space="preserve"> “additional condition” to UE, and functionality-based-LCM would not work well.</w:t>
      </w:r>
    </w:p>
    <w:p w14:paraId="049903D2" w14:textId="77777777" w:rsidR="003B3130" w:rsidRDefault="003B3130" w:rsidP="006E2DFD">
      <w:pPr>
        <w:jc w:val="both"/>
      </w:pPr>
    </w:p>
    <w:p w14:paraId="58A47DCE" w14:textId="725B7028" w:rsidR="003B3130" w:rsidRDefault="003B3130" w:rsidP="006E2DFD">
      <w:pPr>
        <w:jc w:val="both"/>
      </w:pPr>
      <w:r>
        <w:t xml:space="preserve">Enter the </w:t>
      </w:r>
      <w:r w:rsidR="00C15543">
        <w:t xml:space="preserve">model identification and </w:t>
      </w:r>
      <w:r>
        <w:t>model-ID-based LCM</w:t>
      </w:r>
      <w:r w:rsidR="00A01BB0">
        <w:t xml:space="preserve"> for rescue.</w:t>
      </w:r>
    </w:p>
    <w:p w14:paraId="57C46F72" w14:textId="77777777" w:rsidR="003B3130" w:rsidRDefault="003B3130" w:rsidP="006E2DFD">
      <w:pPr>
        <w:jc w:val="both"/>
      </w:pPr>
    </w:p>
    <w:p w14:paraId="7ABE8311" w14:textId="4B995C54" w:rsidR="004E61F8" w:rsidRDefault="00032BCD" w:rsidP="00032BCD">
      <w:pPr>
        <w:jc w:val="both"/>
      </w:pPr>
      <w:r>
        <w:t>To facilitate the UE-side model development, a NW side vendor and a UE side vendor may collaborate</w:t>
      </w:r>
      <w:r w:rsidR="00A01BB0">
        <w:t xml:space="preserve"> offline</w:t>
      </w:r>
      <w:r>
        <w:t xml:space="preserve">, wherein the NW side vendor helps categorizing the dataset based on associated gNB beam codebook information. As a toy illustration, </w:t>
      </w:r>
      <w:r w:rsidR="006E2DFD">
        <w:t xml:space="preserve">let’s assume that </w:t>
      </w:r>
      <w:r>
        <w:t>NW side helps creating two</w:t>
      </w:r>
      <w:r w:rsidR="006E2DFD">
        <w:t xml:space="preserve"> datasets </w:t>
      </w:r>
      <w:r>
        <w:t>–</w:t>
      </w:r>
      <w:r w:rsidR="006E2DFD">
        <w:t xml:space="preserve"> </w:t>
      </w:r>
      <w:r>
        <w:t>dataset 1 for certain</w:t>
      </w:r>
      <w:r w:rsidR="00DE67DA">
        <w:t xml:space="preserve"> gNB </w:t>
      </w:r>
      <w:r w:rsidR="006E2DFD">
        <w:t xml:space="preserve">beam </w:t>
      </w:r>
      <w:r w:rsidR="00A624E3">
        <w:t>codebooks</w:t>
      </w:r>
      <w:r w:rsidR="006E2DFD">
        <w:t xml:space="preserve"> and </w:t>
      </w:r>
      <w:r>
        <w:t xml:space="preserve">dataset 2 for certain other </w:t>
      </w:r>
      <w:r w:rsidR="00DE67DA">
        <w:t xml:space="preserve">gNB </w:t>
      </w:r>
      <w:r w:rsidR="006E2DFD">
        <w:t xml:space="preserve">beam </w:t>
      </w:r>
      <w:r w:rsidR="00A624E3">
        <w:t>codebooks</w:t>
      </w:r>
      <w:r w:rsidR="006E2DFD">
        <w:t xml:space="preserve">. </w:t>
      </w:r>
      <w:r w:rsidR="00DE67DA">
        <w:t xml:space="preserve">NW side can help creating the two datasets, as the NW side </w:t>
      </w:r>
      <w:r w:rsidR="006E2DFD">
        <w:t xml:space="preserve">knows the </w:t>
      </w:r>
      <w:r w:rsidR="00DE67DA">
        <w:t xml:space="preserve">beam </w:t>
      </w:r>
      <w:r w:rsidR="00A624E3">
        <w:t xml:space="preserve">codebooks and their beam shapes </w:t>
      </w:r>
      <w:r w:rsidR="00DE67DA">
        <w:t xml:space="preserve">and therefore knows how to categorize the beam </w:t>
      </w:r>
      <w:r w:rsidR="00A624E3">
        <w:t xml:space="preserve">codebooks </w:t>
      </w:r>
      <w:r w:rsidR="00DE67DA">
        <w:t>into two groups to create the two datasets</w:t>
      </w:r>
      <w:r w:rsidR="00C15543">
        <w:t xml:space="preserve">. </w:t>
      </w:r>
      <w:r>
        <w:t xml:space="preserve">Each categorized dataset may be assigned an ID, </w:t>
      </w:r>
      <w:r w:rsidR="00A624E3">
        <w:t xml:space="preserve">say ID 1 and ID 2, </w:t>
      </w:r>
      <w:r>
        <w:t xml:space="preserve">which we may call a dataset ID or a model ID. The name is not important, but in RAN1 discussion we have called it a model ID. This is called “model identification”. This will allow the UE side to develop models specific to each dataset. </w:t>
      </w:r>
      <w:r w:rsidR="004E61F8">
        <w:t>During UE capability, UE indicates the supported model IDs, and during inference, NW indicates the model ID that UE should use for inference.</w:t>
      </w:r>
    </w:p>
    <w:p w14:paraId="48AD50C9" w14:textId="0DE33B6D" w:rsidR="004E61F8" w:rsidRDefault="004E61F8" w:rsidP="00032BCD">
      <w:pPr>
        <w:jc w:val="both"/>
      </w:pPr>
    </w:p>
    <w:p w14:paraId="73CA787C" w14:textId="0F02BD23" w:rsidR="004E61F8" w:rsidRDefault="004E61F8" w:rsidP="00032BCD">
      <w:pPr>
        <w:jc w:val="both"/>
      </w:pPr>
      <w:r>
        <w:t xml:space="preserve">In this way, model identification and mode-ID-based LCM is used to address the UE-side need of relevant “additional condition” </w:t>
      </w:r>
      <w:r w:rsidR="00C15543">
        <w:t xml:space="preserve">that is otherwise unknown to the UE side </w:t>
      </w:r>
      <w:r>
        <w:t xml:space="preserve">(e.g., gNB beam codebook information in this example), </w:t>
      </w:r>
      <w:r w:rsidR="00C15543">
        <w:t>without introducing</w:t>
      </w:r>
      <w:r>
        <w:t xml:space="preserve"> assistance </w:t>
      </w:r>
      <w:r w:rsidR="00C15543">
        <w:t>information</w:t>
      </w:r>
      <w:r>
        <w:t>.</w:t>
      </w:r>
    </w:p>
    <w:p w14:paraId="6FF6B07C" w14:textId="77777777" w:rsidR="004E61F8" w:rsidRDefault="004E61F8" w:rsidP="00032BCD">
      <w:pPr>
        <w:jc w:val="both"/>
      </w:pPr>
    </w:p>
    <w:p w14:paraId="7CC80EF4" w14:textId="2F2000E8" w:rsidR="00032BCD" w:rsidRDefault="004E61F8" w:rsidP="00032BCD">
      <w:pPr>
        <w:jc w:val="both"/>
      </w:pPr>
      <w:r>
        <w:t>(As stated earlier, the model ID is only logical</w:t>
      </w:r>
      <w:r w:rsidR="00C15543">
        <w:t>.</w:t>
      </w:r>
      <w:r>
        <w:t xml:space="preserve"> </w:t>
      </w:r>
      <w:r w:rsidR="00C15543">
        <w:t>I</w:t>
      </w:r>
      <w:r w:rsidR="00032BCD">
        <w:t xml:space="preserve">t is up to the UE side whether to develop and operate one model or multiple </w:t>
      </w:r>
      <w:r w:rsidR="00A43BA4">
        <w:t xml:space="preserve">physical </w:t>
      </w:r>
      <w:r w:rsidR="00032BCD">
        <w:t xml:space="preserve">models for </w:t>
      </w:r>
      <w:r w:rsidR="00A43BA4">
        <w:t>the</w:t>
      </w:r>
      <w:r w:rsidR="00A624E3">
        <w:t xml:space="preserve"> </w:t>
      </w:r>
      <w:r w:rsidR="00A43BA4">
        <w:t xml:space="preserve">model </w:t>
      </w:r>
      <w:r w:rsidR="00A624E3">
        <w:t>ID 1</w:t>
      </w:r>
      <w:r w:rsidR="00032BCD">
        <w:t>.</w:t>
      </w:r>
      <w:r w:rsidR="00A43BA4">
        <w:t xml:space="preserve"> Similarly,</w:t>
      </w:r>
      <w:r w:rsidR="00032BCD">
        <w:t xml:space="preserve"> </w:t>
      </w:r>
      <w:r w:rsidR="00A43BA4">
        <w:t xml:space="preserve">it is up to the UE side whether to develop and operate one model or multiple physical models for the model ID 2. </w:t>
      </w:r>
      <w:r w:rsidR="00032BCD">
        <w:t xml:space="preserve">It’s UE-side implementation choice. It’s also up to UE side whether UE side develops one </w:t>
      </w:r>
      <w:r w:rsidR="00A43BA4">
        <w:t xml:space="preserve">physical </w:t>
      </w:r>
      <w:r w:rsidR="00032BCD">
        <w:t xml:space="preserve">model across </w:t>
      </w:r>
      <w:r w:rsidR="00A624E3">
        <w:t xml:space="preserve">both </w:t>
      </w:r>
      <w:r w:rsidR="00A43BA4">
        <w:t xml:space="preserve">model </w:t>
      </w:r>
      <w:r w:rsidR="00A624E3">
        <w:t>ID 1 and 2</w:t>
      </w:r>
      <w:r w:rsidR="00032BCD">
        <w:t xml:space="preserve">, as long as </w:t>
      </w:r>
      <w:r w:rsidR="00A43BA4">
        <w:t xml:space="preserve">one physical </w:t>
      </w:r>
      <w:r w:rsidR="00032BCD">
        <w:t xml:space="preserve">model works well across the </w:t>
      </w:r>
      <w:r w:rsidR="00A624E3">
        <w:t>two datasets</w:t>
      </w:r>
      <w:r w:rsidR="00032BCD">
        <w:t xml:space="preserve">. </w:t>
      </w:r>
      <w:r w:rsidR="00A43BA4">
        <w:t xml:space="preserve">Therefore, this model ID is logical. </w:t>
      </w:r>
      <w:r w:rsidR="00032BCD">
        <w:t xml:space="preserve">From the NW point of view, NW is only controlling the </w:t>
      </w:r>
      <w:r w:rsidR="00A43BA4">
        <w:t xml:space="preserve">model </w:t>
      </w:r>
      <w:r w:rsidR="00032BCD">
        <w:t>ID (e.g., by configuring it during inference), but NW does not know and does not control what physical models UE may use.</w:t>
      </w:r>
    </w:p>
    <w:p w14:paraId="7398CDFE" w14:textId="77777777" w:rsidR="00032BCD" w:rsidRDefault="00032BCD" w:rsidP="00032BCD">
      <w:pPr>
        <w:jc w:val="both"/>
        <w:rPr>
          <w:b/>
          <w:bCs/>
        </w:rPr>
      </w:pPr>
    </w:p>
    <w:p w14:paraId="4E90B46F" w14:textId="77777777" w:rsidR="006E2DFD" w:rsidRDefault="006E2DFD" w:rsidP="006E2DFD">
      <w:pPr>
        <w:spacing w:line="360" w:lineRule="auto"/>
      </w:pPr>
    </w:p>
    <w:p w14:paraId="13CF1426" w14:textId="22B5706F" w:rsidR="006E2DFD" w:rsidRDefault="006E2DFD" w:rsidP="006E2DFD">
      <w:pPr>
        <w:spacing w:line="360" w:lineRule="auto"/>
        <w:rPr>
          <w:b/>
          <w:bCs/>
        </w:rPr>
      </w:pPr>
      <w:r w:rsidRPr="00EA025D">
        <w:rPr>
          <w:b/>
          <w:bCs/>
        </w:rPr>
        <w:t>Proposal</w:t>
      </w:r>
      <w:r w:rsidR="00470C0C">
        <w:rPr>
          <w:b/>
          <w:bCs/>
        </w:rPr>
        <w:t xml:space="preserve"> </w:t>
      </w:r>
      <w:r w:rsidR="00B86C84">
        <w:rPr>
          <w:b/>
          <w:bCs/>
        </w:rPr>
        <w:t>4</w:t>
      </w:r>
      <w:r w:rsidRPr="00EA025D">
        <w:rPr>
          <w:b/>
          <w:bCs/>
        </w:rPr>
        <w:t>:</w:t>
      </w:r>
      <w:r>
        <w:rPr>
          <w:b/>
          <w:bCs/>
        </w:rPr>
        <w:t xml:space="preserve"> Model ID based LCM is useful to establish aligned understanding between NW and UE outside specification to allow more granular AI/ML operations specific to given scenarios/configurations/datasets for higher performance.</w:t>
      </w:r>
    </w:p>
    <w:p w14:paraId="63C63B19" w14:textId="77777777" w:rsidR="006E2DFD" w:rsidRDefault="006E2DFD" w:rsidP="006E2DFD">
      <w:pPr>
        <w:spacing w:line="360" w:lineRule="auto"/>
      </w:pPr>
    </w:p>
    <w:p w14:paraId="727F75A9" w14:textId="2D21E6A2" w:rsidR="003B54B9" w:rsidRDefault="0037215C" w:rsidP="0037215C">
      <w:pPr>
        <w:pStyle w:val="Heading3"/>
        <w:numPr>
          <w:ilvl w:val="2"/>
          <w:numId w:val="37"/>
        </w:numPr>
      </w:pPr>
      <w:r>
        <w:t>For m</w:t>
      </w:r>
      <w:r w:rsidR="003B54B9" w:rsidRPr="003B54B9">
        <w:t>odel Transfe</w:t>
      </w:r>
      <w:r w:rsidR="003B54B9">
        <w:t>r</w:t>
      </w:r>
    </w:p>
    <w:p w14:paraId="2C287FD7" w14:textId="77777777" w:rsidR="003B54B9" w:rsidRDefault="003B54B9" w:rsidP="003B54B9">
      <w:pPr>
        <w:rPr>
          <w:lang w:val="en-GB"/>
        </w:rPr>
      </w:pPr>
    </w:p>
    <w:p w14:paraId="57EE0E6C" w14:textId="77777777" w:rsidR="00C15543" w:rsidRDefault="00C15543" w:rsidP="00C15543">
      <w:pPr>
        <w:jc w:val="both"/>
        <w:rPr>
          <w:lang w:val="en-GB" w:eastAsia="zh-CN"/>
        </w:rPr>
      </w:pPr>
      <w:r>
        <w:t xml:space="preserve">For collaboration level z, </w:t>
      </w:r>
      <w:r>
        <w:rPr>
          <w:lang w:val="en-GB" w:eastAsia="zh-CN"/>
        </w:rPr>
        <w:t>with model transfer, it is reasonable that LCM is performed at the model ID level.</w:t>
      </w:r>
    </w:p>
    <w:p w14:paraId="4531969E" w14:textId="77777777" w:rsidR="00C15543" w:rsidRDefault="00C15543" w:rsidP="00C15543">
      <w:pPr>
        <w:jc w:val="both"/>
        <w:rPr>
          <w:lang w:val="en-GB" w:eastAsia="zh-CN"/>
        </w:rPr>
      </w:pPr>
    </w:p>
    <w:p w14:paraId="3BE3F469" w14:textId="5B99BC39" w:rsidR="00C15543" w:rsidRDefault="00C15543" w:rsidP="00C15543">
      <w:pPr>
        <w:jc w:val="both"/>
        <w:rPr>
          <w:lang w:val="en-GB" w:eastAsia="zh-CN"/>
        </w:rPr>
      </w:pPr>
      <w:r>
        <w:rPr>
          <w:lang w:val="en-GB" w:eastAsia="zh-CN"/>
        </w:rPr>
        <w:t xml:space="preserve">One </w:t>
      </w:r>
      <w:r w:rsidR="0084646D">
        <w:rPr>
          <w:lang w:val="en-GB" w:eastAsia="zh-CN"/>
        </w:rPr>
        <w:t>might</w:t>
      </w:r>
      <w:r>
        <w:rPr>
          <w:lang w:val="en-GB" w:eastAsia="zh-CN"/>
        </w:rPr>
        <w:t xml:space="preserve"> argue that, even </w:t>
      </w:r>
      <w:r w:rsidR="0084646D">
        <w:rPr>
          <w:lang w:val="en-GB" w:eastAsia="zh-CN"/>
        </w:rPr>
        <w:t>in</w:t>
      </w:r>
      <w:r>
        <w:rPr>
          <w:lang w:val="en-GB" w:eastAsia="zh-CN"/>
        </w:rPr>
        <w:t xml:space="preserve"> model transfer, there is no need of model-ID-based LCM when a single model is used</w:t>
      </w:r>
      <w:r w:rsidR="0084646D">
        <w:rPr>
          <w:lang w:val="en-GB" w:eastAsia="zh-CN"/>
        </w:rPr>
        <w:t xml:space="preserve"> at the UE for the given sub-use-case. This is untrue for the following reasons. First, if a single fixed model may be used at UE, there would be no strong reason for model transfer; model transfer is useful when either multiple models are needed at UE or when a model is rather frequently updated by the NW-side training. Then, without a model ID signaling from NW to UE, UE would have no idea whether UE already has the model locally stored or not for the model that the NW wants to be transferred to UE. Even for a newly trained model from NW-side training, the model being transferred to UE should have a model ID as a reference such that UE may store the model locally and prevent unnecessarily duplicated model transfer in the next time.</w:t>
      </w:r>
    </w:p>
    <w:p w14:paraId="449791CA" w14:textId="77777777" w:rsidR="00C15543" w:rsidRDefault="00C15543" w:rsidP="003B54B9">
      <w:pPr>
        <w:rPr>
          <w:lang w:val="en-GB"/>
        </w:rPr>
      </w:pPr>
    </w:p>
    <w:p w14:paraId="3E3903E4" w14:textId="10CAC047" w:rsidR="0084646D" w:rsidRDefault="00DA4484" w:rsidP="003B54B9">
      <w:pPr>
        <w:rPr>
          <w:lang w:val="en-GB"/>
        </w:rPr>
      </w:pPr>
      <w:r>
        <w:rPr>
          <w:lang w:val="en-GB"/>
        </w:rPr>
        <w:t xml:space="preserve">Furthermore, RAN1 agreed that </w:t>
      </w:r>
    </w:p>
    <w:tbl>
      <w:tblPr>
        <w:tblStyle w:val="TableGrid"/>
        <w:tblW w:w="0" w:type="auto"/>
        <w:tblLook w:val="04A0" w:firstRow="1" w:lastRow="0" w:firstColumn="1" w:lastColumn="0" w:noHBand="0" w:noVBand="1"/>
      </w:tblPr>
      <w:tblGrid>
        <w:gridCol w:w="9962"/>
      </w:tblGrid>
      <w:tr w:rsidR="00DA4484" w14:paraId="607AB2D9" w14:textId="77777777" w:rsidTr="00DA4484">
        <w:tc>
          <w:tcPr>
            <w:tcW w:w="9962" w:type="dxa"/>
          </w:tcPr>
          <w:p w14:paraId="5E2C225F" w14:textId="75D42D1C" w:rsidR="00DA4484" w:rsidRDefault="00DA4484" w:rsidP="00DA4484">
            <w:pPr>
              <w:rPr>
                <w:bCs/>
                <w:highlight w:val="green"/>
                <w:lang w:eastAsia="zh-CN"/>
              </w:rPr>
            </w:pPr>
            <w:r>
              <w:rPr>
                <w:rFonts w:hint="eastAsia"/>
                <w:bCs/>
                <w:highlight w:val="green"/>
                <w:lang w:eastAsia="zh-CN"/>
              </w:rPr>
              <w:t>A</w:t>
            </w:r>
            <w:r>
              <w:rPr>
                <w:bCs/>
                <w:highlight w:val="green"/>
                <w:lang w:eastAsia="zh-CN"/>
              </w:rPr>
              <w:t xml:space="preserve">greement </w:t>
            </w:r>
            <w:r w:rsidRPr="00DA4484">
              <w:rPr>
                <w:bCs/>
                <w:highlight w:val="green"/>
                <w:lang w:eastAsia="zh-CN"/>
              </w:rPr>
              <w:t>from RAN#1 114</w:t>
            </w:r>
          </w:p>
          <w:p w14:paraId="5E2F73CC" w14:textId="77777777" w:rsidR="00DA4484" w:rsidRDefault="00DA4484" w:rsidP="00922DFE">
            <w:pPr>
              <w:pStyle w:val="ListParagraph"/>
              <w:numPr>
                <w:ilvl w:val="0"/>
                <w:numId w:val="24"/>
              </w:numPr>
              <w:spacing w:after="120" w:line="360" w:lineRule="auto"/>
              <w:rPr>
                <w:bCs/>
                <w:lang w:eastAsia="zh-CN"/>
              </w:rPr>
            </w:pP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has the same structure as </w:t>
            </w:r>
            <w:proofErr w:type="gramStart"/>
            <w:r>
              <w:rPr>
                <w:bCs/>
                <w:color w:val="00B0F0"/>
                <w:lang w:eastAsia="zh-CN"/>
              </w:rPr>
              <w:t>an</w:t>
            </w:r>
            <w:proofErr w:type="gramEnd"/>
            <w:r>
              <w:rPr>
                <w:bCs/>
                <w:color w:val="00B0F0"/>
                <w:lang w:eastAsia="zh-CN"/>
              </w:rPr>
              <w:t xml:space="preserve"> previously identified model at the Network and UE</w:t>
            </w:r>
          </w:p>
          <w:p w14:paraId="58F9420E" w14:textId="77777777" w:rsidR="00DA4484" w:rsidRPr="00DA4484" w:rsidRDefault="00DA4484" w:rsidP="00922DFE">
            <w:pPr>
              <w:pStyle w:val="ListParagraph"/>
              <w:numPr>
                <w:ilvl w:val="1"/>
                <w:numId w:val="24"/>
              </w:numPr>
              <w:spacing w:after="120" w:line="360" w:lineRule="auto"/>
              <w:rPr>
                <w:bCs/>
                <w:lang w:eastAsia="zh-CN"/>
              </w:rPr>
            </w:pPr>
            <w:r>
              <w:rPr>
                <w:rFonts w:eastAsia="DengXian" w:hint="eastAsia"/>
                <w:bCs/>
                <w:color w:val="00B0F0"/>
                <w:lang w:eastAsia="zh-CN"/>
              </w:rPr>
              <w:t>N</w:t>
            </w:r>
            <w:r>
              <w:rPr>
                <w:rFonts w:eastAsia="DengXian"/>
                <w:bCs/>
                <w:color w:val="00B0F0"/>
                <w:lang w:eastAsia="zh-CN"/>
              </w:rPr>
              <w:t>ote: the need of model transfer will be discussed separately</w:t>
            </w:r>
          </w:p>
          <w:p w14:paraId="658D0BE9" w14:textId="2842719F" w:rsidR="00DA4484" w:rsidRDefault="00DA4484" w:rsidP="00DA4484">
            <w:pPr>
              <w:rPr>
                <w:bCs/>
                <w:highlight w:val="green"/>
                <w:lang w:eastAsia="zh-CN"/>
              </w:rPr>
            </w:pPr>
            <w:r>
              <w:rPr>
                <w:rFonts w:hint="eastAsia"/>
                <w:bCs/>
                <w:highlight w:val="green"/>
                <w:lang w:eastAsia="zh-CN"/>
              </w:rPr>
              <w:t>A</w:t>
            </w:r>
            <w:r>
              <w:rPr>
                <w:bCs/>
                <w:highlight w:val="green"/>
                <w:lang w:eastAsia="zh-CN"/>
              </w:rPr>
              <w:t xml:space="preserve">greement </w:t>
            </w:r>
            <w:r w:rsidRPr="00DA4484">
              <w:rPr>
                <w:bCs/>
                <w:highlight w:val="green"/>
                <w:lang w:eastAsia="zh-CN"/>
              </w:rPr>
              <w:t>from RAN#1 11</w:t>
            </w:r>
            <w:r>
              <w:rPr>
                <w:bCs/>
                <w:highlight w:val="green"/>
                <w:lang w:eastAsia="zh-CN"/>
              </w:rPr>
              <w:t>3</w:t>
            </w:r>
          </w:p>
          <w:p w14:paraId="2EB6A4C3" w14:textId="77777777" w:rsidR="00DA4484" w:rsidRDefault="00DA4484" w:rsidP="00922DFE">
            <w:pPr>
              <w:pStyle w:val="ListParagraph"/>
              <w:numPr>
                <w:ilvl w:val="0"/>
                <w:numId w:val="15"/>
              </w:numPr>
              <w:spacing w:after="120" w:line="360" w:lineRule="auto"/>
            </w:pPr>
            <w:r>
              <w:rPr>
                <w:rFonts w:eastAsia="Microsoft YaHei"/>
              </w:rPr>
              <w:t>Once models are identified</w:t>
            </w:r>
            <w:r>
              <w:t>, UE can indicate supported AI/ML model IDs for a given AI/ML-enabled Feature/FG in a UE capability report as starting point.</w:t>
            </w:r>
          </w:p>
          <w:p w14:paraId="2FDB99DE" w14:textId="77777777" w:rsidR="00DA4484" w:rsidRDefault="00DA4484" w:rsidP="00922DFE">
            <w:pPr>
              <w:pStyle w:val="ListParagraph"/>
              <w:numPr>
                <w:ilvl w:val="1"/>
                <w:numId w:val="15"/>
              </w:numPr>
              <w:spacing w:after="120" w:line="360" w:lineRule="auto"/>
            </w:pPr>
            <w:r>
              <w:rPr>
                <w:rFonts w:eastAsia="DengXian" w:hint="eastAsia"/>
                <w:lang w:eastAsia="zh-CN"/>
              </w:rPr>
              <w:t>F</w:t>
            </w:r>
            <w:r>
              <w:rPr>
                <w:rFonts w:eastAsia="DengXian"/>
                <w:lang w:eastAsia="zh-CN"/>
              </w:rPr>
              <w:t xml:space="preserve">FS: applicability to model identification, Type A, type B1 and type B2 </w:t>
            </w:r>
          </w:p>
          <w:p w14:paraId="16AAA900" w14:textId="77777777" w:rsidR="00DA4484" w:rsidRDefault="00DA4484" w:rsidP="00922DFE">
            <w:pPr>
              <w:pStyle w:val="ListParagraph"/>
              <w:numPr>
                <w:ilvl w:val="2"/>
                <w:numId w:val="15"/>
              </w:numPr>
              <w:spacing w:after="120" w:line="360" w:lineRule="auto"/>
            </w:pPr>
            <w:r>
              <w:t>FFS: Using a procedure other than UE capability report</w:t>
            </w:r>
          </w:p>
          <w:p w14:paraId="2C222630" w14:textId="77777777" w:rsidR="00DA4484" w:rsidRDefault="00DA4484" w:rsidP="00922DFE">
            <w:pPr>
              <w:pStyle w:val="ListParagraph"/>
              <w:numPr>
                <w:ilvl w:val="1"/>
                <w:numId w:val="15"/>
              </w:numPr>
              <w:spacing w:after="120" w:line="360" w:lineRule="auto"/>
            </w:pPr>
            <w:r>
              <w:rPr>
                <w:rFonts w:eastAsia="DengXian" w:hint="eastAsia"/>
                <w:lang w:eastAsia="zh-CN"/>
              </w:rPr>
              <w:t>N</w:t>
            </w:r>
            <w:r>
              <w:rPr>
                <w:rFonts w:eastAsia="DengXian"/>
                <w:lang w:eastAsia="zh-CN"/>
              </w:rPr>
              <w:t>ote: model identification using capability report is not precluded for type B1 and type B2</w:t>
            </w:r>
          </w:p>
          <w:p w14:paraId="1166B5C0" w14:textId="77777777" w:rsidR="00DA4484" w:rsidRDefault="00DA4484" w:rsidP="00DA4484">
            <w:pPr>
              <w:rPr>
                <w:bCs/>
                <w:highlight w:val="green"/>
                <w:lang w:eastAsia="zh-CN"/>
              </w:rPr>
            </w:pPr>
            <w:r>
              <w:rPr>
                <w:rFonts w:hint="eastAsia"/>
                <w:bCs/>
                <w:highlight w:val="green"/>
                <w:lang w:eastAsia="zh-CN"/>
              </w:rPr>
              <w:t>A</w:t>
            </w:r>
            <w:r>
              <w:rPr>
                <w:bCs/>
                <w:highlight w:val="green"/>
                <w:lang w:eastAsia="zh-CN"/>
              </w:rPr>
              <w:t xml:space="preserve">greement </w:t>
            </w:r>
            <w:r w:rsidRPr="00DA4484">
              <w:rPr>
                <w:bCs/>
                <w:highlight w:val="green"/>
                <w:lang w:eastAsia="zh-CN"/>
              </w:rPr>
              <w:t>from RAN#1 114</w:t>
            </w:r>
          </w:p>
          <w:p w14:paraId="5D859EF7" w14:textId="77777777" w:rsidR="00DA4484" w:rsidRDefault="00DA4484" w:rsidP="00DA4484">
            <w:pPr>
              <w:rPr>
                <w:bCs/>
                <w:lang w:eastAsia="zh-CN"/>
              </w:rPr>
            </w:pPr>
          </w:p>
          <w:p w14:paraId="6A305267" w14:textId="77777777" w:rsidR="00DA4484" w:rsidRDefault="00DA4484" w:rsidP="00922DFE">
            <w:pPr>
              <w:pStyle w:val="ListParagraph"/>
              <w:numPr>
                <w:ilvl w:val="0"/>
                <w:numId w:val="24"/>
              </w:numPr>
              <w:spacing w:after="120" w:line="360" w:lineRule="auto"/>
              <w:rPr>
                <w:lang w:eastAsia="ko-KR"/>
              </w:rPr>
            </w:pPr>
            <w:r>
              <w:rPr>
                <w:rFonts w:eastAsia="Microsoft YaHei"/>
              </w:rPr>
              <w:t>Once models are identified via Type A</w:t>
            </w:r>
            <w:r>
              <w:t>, UE can indicate supported AI/ML model IDs for a given AI/ML-enabled Feature/FG in a UE capability report as starting point.</w:t>
            </w:r>
          </w:p>
          <w:p w14:paraId="5AD6301A" w14:textId="77777777" w:rsidR="00DA4484" w:rsidRDefault="00DA4484" w:rsidP="00922DFE">
            <w:pPr>
              <w:pStyle w:val="ListParagraph"/>
              <w:numPr>
                <w:ilvl w:val="1"/>
                <w:numId w:val="24"/>
              </w:numPr>
              <w:spacing w:after="120" w:line="360" w:lineRule="auto"/>
              <w:rPr>
                <w:color w:val="FF0000"/>
                <w:lang w:eastAsia="ko-KR"/>
              </w:rPr>
            </w:pPr>
            <w:r>
              <w:rPr>
                <w:color w:val="FF0000"/>
              </w:rPr>
              <w:t>FFS: Using a procedure other than UE capability report</w:t>
            </w:r>
          </w:p>
          <w:p w14:paraId="66004ADB" w14:textId="77777777" w:rsidR="00DA4484" w:rsidRDefault="00DA4484" w:rsidP="00922DFE">
            <w:pPr>
              <w:numPr>
                <w:ilvl w:val="0"/>
                <w:numId w:val="24"/>
              </w:numPr>
              <w:rPr>
                <w:rFonts w:eastAsia="Calibri"/>
                <w:strike/>
              </w:rPr>
            </w:pPr>
            <w:r>
              <w:t>Note: The support and applicability of model identification Type A is a separate discussion.</w:t>
            </w:r>
          </w:p>
          <w:p w14:paraId="3D46CEDC" w14:textId="4F5CA426" w:rsidR="00DA4484" w:rsidRPr="00DA4484" w:rsidRDefault="00DA4484" w:rsidP="00DA4484">
            <w:pPr>
              <w:spacing w:after="120" w:line="360" w:lineRule="auto"/>
              <w:rPr>
                <w:bCs/>
                <w:lang w:eastAsia="zh-CN"/>
              </w:rPr>
            </w:pPr>
          </w:p>
        </w:tc>
      </w:tr>
    </w:tbl>
    <w:p w14:paraId="693F8FA6" w14:textId="2D0D50E6" w:rsidR="00DA4484" w:rsidRDefault="00DA4484" w:rsidP="00DA4484">
      <w:pPr>
        <w:rPr>
          <w:lang w:val="en-GB"/>
        </w:rPr>
      </w:pPr>
      <w:r>
        <w:rPr>
          <w:lang w:val="en-GB"/>
        </w:rPr>
        <w:t xml:space="preserve">In other words, for the NW to be able to transfer a new model that has updated parameters, the new model should have a previously identified model of the same structure, for which UE should have indicated support by indicating the supported AI/ML model IDs (e.g., in the UE capability report). </w:t>
      </w:r>
      <w:r w:rsidR="00E65294">
        <w:rPr>
          <w:lang w:val="en-GB"/>
        </w:rPr>
        <w:t>Therefore, the use of model ID is necessary for any model transfer of a known structure at UE to be possible.</w:t>
      </w:r>
    </w:p>
    <w:p w14:paraId="1D2D6731" w14:textId="77777777" w:rsidR="00454426" w:rsidRDefault="00454426" w:rsidP="00DA4484">
      <w:pPr>
        <w:rPr>
          <w:lang w:val="en-GB"/>
        </w:rPr>
      </w:pPr>
    </w:p>
    <w:p w14:paraId="33D19B06" w14:textId="58BED11A" w:rsidR="00454426" w:rsidRDefault="00454426" w:rsidP="00DA4484">
      <w:pPr>
        <w:rPr>
          <w:lang w:val="en-GB"/>
        </w:rPr>
      </w:pPr>
      <w:r>
        <w:rPr>
          <w:lang w:val="en-GB"/>
        </w:rPr>
        <w:t>Finally, for cases where NW wants to activate a model in case of multiple models transferred to UE, model-ID-based LCM will be needed.</w:t>
      </w:r>
    </w:p>
    <w:p w14:paraId="58BD84C1" w14:textId="77777777" w:rsidR="0084646D" w:rsidRDefault="0084646D" w:rsidP="003B54B9">
      <w:pPr>
        <w:rPr>
          <w:lang w:val="en-GB"/>
        </w:rPr>
      </w:pPr>
    </w:p>
    <w:p w14:paraId="68F76F98" w14:textId="2EB89AE8" w:rsidR="00454426" w:rsidRDefault="00454426" w:rsidP="003B54B9">
      <w:pPr>
        <w:rPr>
          <w:lang w:val="en-GB"/>
        </w:rPr>
      </w:pPr>
      <w:r>
        <w:rPr>
          <w:lang w:val="en-GB"/>
        </w:rPr>
        <w:t xml:space="preserve">In summary, model-ID-based LCM is needed for </w:t>
      </w:r>
      <w:r>
        <w:rPr>
          <w:lang w:val="en-GB" w:eastAsia="zh-CN"/>
        </w:rPr>
        <w:t>model transfer.</w:t>
      </w:r>
    </w:p>
    <w:p w14:paraId="4FCF1F3C" w14:textId="77777777" w:rsidR="00C15543" w:rsidRDefault="00C15543" w:rsidP="003B54B9">
      <w:pPr>
        <w:rPr>
          <w:lang w:val="en-GB"/>
        </w:rPr>
      </w:pPr>
    </w:p>
    <w:p w14:paraId="46F4D373" w14:textId="77777777" w:rsidR="00BE3173" w:rsidRDefault="00BE3173" w:rsidP="003B54B9">
      <w:pPr>
        <w:rPr>
          <w:lang w:val="en-GB"/>
        </w:rPr>
      </w:pPr>
    </w:p>
    <w:p w14:paraId="4121C913" w14:textId="0AAE0234" w:rsidR="003B54B9" w:rsidRDefault="003B54B9" w:rsidP="003B54B9">
      <w:pPr>
        <w:spacing w:line="360" w:lineRule="auto"/>
        <w:rPr>
          <w:b/>
          <w:bCs/>
        </w:rPr>
      </w:pPr>
      <w:r w:rsidRPr="00EA025D">
        <w:rPr>
          <w:b/>
          <w:bCs/>
        </w:rPr>
        <w:t>Proposal</w:t>
      </w:r>
      <w:r w:rsidR="00470C0C">
        <w:rPr>
          <w:b/>
          <w:bCs/>
        </w:rPr>
        <w:t xml:space="preserve"> </w:t>
      </w:r>
      <w:r w:rsidR="00B86C84">
        <w:rPr>
          <w:b/>
          <w:bCs/>
        </w:rPr>
        <w:t>5</w:t>
      </w:r>
      <w:r w:rsidRPr="00EA025D">
        <w:rPr>
          <w:b/>
          <w:bCs/>
        </w:rPr>
        <w:t>:</w:t>
      </w:r>
      <w:r>
        <w:rPr>
          <w:b/>
          <w:bCs/>
        </w:rPr>
        <w:t xml:space="preserve"> Model</w:t>
      </w:r>
      <w:r w:rsidR="00454426">
        <w:rPr>
          <w:b/>
          <w:bCs/>
        </w:rPr>
        <w:t>-</w:t>
      </w:r>
      <w:r>
        <w:rPr>
          <w:b/>
          <w:bCs/>
        </w:rPr>
        <w:t>ID</w:t>
      </w:r>
      <w:r w:rsidR="00454426">
        <w:rPr>
          <w:b/>
          <w:bCs/>
        </w:rPr>
        <w:t>-</w:t>
      </w:r>
      <w:r>
        <w:rPr>
          <w:b/>
          <w:bCs/>
        </w:rPr>
        <w:t xml:space="preserve">based LCM is needed for </w:t>
      </w:r>
      <w:r w:rsidRPr="003B54B9">
        <w:rPr>
          <w:b/>
          <w:bCs/>
        </w:rPr>
        <w:t xml:space="preserve">UE side models </w:t>
      </w:r>
      <w:r w:rsidR="004E61F8">
        <w:rPr>
          <w:b/>
          <w:bCs/>
        </w:rPr>
        <w:t xml:space="preserve">and UE-part of two-sided models </w:t>
      </w:r>
      <w:r w:rsidRPr="003B54B9">
        <w:rPr>
          <w:b/>
          <w:bCs/>
        </w:rPr>
        <w:t>with model transfer</w:t>
      </w:r>
      <w:r>
        <w:rPr>
          <w:b/>
          <w:bCs/>
        </w:rPr>
        <w:t>.</w:t>
      </w:r>
    </w:p>
    <w:p w14:paraId="5DACF2A6" w14:textId="77777777" w:rsidR="004E61F8" w:rsidRDefault="004E61F8" w:rsidP="004E61F8">
      <w:pPr>
        <w:spacing w:line="360" w:lineRule="auto"/>
      </w:pPr>
    </w:p>
    <w:p w14:paraId="3FA0F259" w14:textId="5425020B" w:rsidR="00E0746A" w:rsidRDefault="00E0746A" w:rsidP="00E57B02">
      <w:pPr>
        <w:pStyle w:val="Heading3"/>
        <w:numPr>
          <w:ilvl w:val="2"/>
          <w:numId w:val="37"/>
        </w:numPr>
      </w:pPr>
      <w:r>
        <w:t>Summary</w:t>
      </w:r>
    </w:p>
    <w:p w14:paraId="294B9878" w14:textId="5F3B10C5" w:rsidR="00E0746A" w:rsidRDefault="00E0746A" w:rsidP="004E61F8">
      <w:pPr>
        <w:spacing w:line="360" w:lineRule="auto"/>
      </w:pPr>
      <w:r>
        <w:t>In summary,</w:t>
      </w:r>
    </w:p>
    <w:p w14:paraId="7A26E5FC" w14:textId="59BEC959" w:rsidR="00E0746A" w:rsidRPr="00E0746A" w:rsidRDefault="00E0746A" w:rsidP="00922DFE">
      <w:pPr>
        <w:pStyle w:val="ListParagraph"/>
        <w:numPr>
          <w:ilvl w:val="0"/>
          <w:numId w:val="19"/>
        </w:numPr>
        <w:spacing w:line="360" w:lineRule="auto"/>
      </w:pPr>
      <w:r w:rsidRPr="00E0746A">
        <w:t>Model ID based LCM is needed for pairing of two-sided models.</w:t>
      </w:r>
    </w:p>
    <w:p w14:paraId="0D0D45BE" w14:textId="77777777" w:rsidR="00E0746A" w:rsidRPr="00E0746A" w:rsidRDefault="00E0746A" w:rsidP="00922DFE">
      <w:pPr>
        <w:pStyle w:val="ListParagraph"/>
        <w:numPr>
          <w:ilvl w:val="0"/>
          <w:numId w:val="19"/>
        </w:numPr>
        <w:spacing w:line="360" w:lineRule="auto"/>
      </w:pPr>
      <w:r w:rsidRPr="00E0746A">
        <w:t>Model ID based LCM is useful to establish aligned understanding between NW and UE outside specification to allow more granular AI/ML operations specific to given scenarios/configurations/datasets for higher performance.</w:t>
      </w:r>
    </w:p>
    <w:p w14:paraId="018BAB77" w14:textId="0BBE8394" w:rsidR="00E0746A" w:rsidRPr="00E0746A" w:rsidRDefault="00E0746A" w:rsidP="00922DFE">
      <w:pPr>
        <w:pStyle w:val="ListParagraph"/>
        <w:numPr>
          <w:ilvl w:val="0"/>
          <w:numId w:val="19"/>
        </w:numPr>
        <w:spacing w:line="360" w:lineRule="auto"/>
      </w:pPr>
      <w:r w:rsidRPr="00E0746A">
        <w:t>Model-ID-based LCM is needed for UE side models and UE-part of two-sided models with model transfer.</w:t>
      </w:r>
    </w:p>
    <w:p w14:paraId="08B376B7" w14:textId="77777777" w:rsidR="00E0746A" w:rsidRDefault="00E0746A" w:rsidP="00E0746A">
      <w:pPr>
        <w:spacing w:line="360" w:lineRule="auto"/>
      </w:pPr>
    </w:p>
    <w:p w14:paraId="7C46EFC8" w14:textId="760B3AE5" w:rsidR="003B54B9" w:rsidRPr="003B54B9" w:rsidRDefault="00E0746A" w:rsidP="00E57B02">
      <w:pPr>
        <w:pStyle w:val="Heading2"/>
        <w:numPr>
          <w:ilvl w:val="1"/>
          <w:numId w:val="37"/>
        </w:numPr>
      </w:pPr>
      <w:r>
        <w:rPr>
          <w:lang w:eastAsia="zh-CN"/>
        </w:rPr>
        <w:t>Discussion of the two LCM flavours</w:t>
      </w:r>
      <w:r w:rsidR="003B54B9" w:rsidRPr="002A497E">
        <w:rPr>
          <w:rStyle w:val="ui-provider"/>
        </w:rPr>
        <w:t xml:space="preserve"> </w:t>
      </w:r>
    </w:p>
    <w:p w14:paraId="587C83F1" w14:textId="1641B8F2" w:rsidR="00E0746A" w:rsidRDefault="00E0746A" w:rsidP="003B54B9">
      <w:pPr>
        <w:spacing w:line="360" w:lineRule="auto"/>
      </w:pPr>
      <w:r>
        <w:t xml:space="preserve">Summarizing the discussions, taking the gNB beam codebook for UE-side beam prediction as an illustration, we discussed several alternatives how an </w:t>
      </w:r>
      <w:r w:rsidRPr="000E5B07">
        <w:rPr>
          <w:b/>
          <w:bCs/>
        </w:rPr>
        <w:t>additional condition</w:t>
      </w:r>
      <w:r>
        <w:t xml:space="preserve"> may be addressed for the UE side:</w:t>
      </w:r>
    </w:p>
    <w:p w14:paraId="1363D321" w14:textId="77777777" w:rsidR="00E0746A" w:rsidRPr="00E0746A" w:rsidRDefault="00E0746A" w:rsidP="003B54B9">
      <w:pPr>
        <w:spacing w:line="360" w:lineRule="auto"/>
      </w:pPr>
    </w:p>
    <w:p w14:paraId="5C24E9D4" w14:textId="50170B26" w:rsidR="003B54B9" w:rsidRPr="00D4515E" w:rsidRDefault="003B54B9" w:rsidP="003B54B9">
      <w:pPr>
        <w:spacing w:line="360" w:lineRule="auto"/>
        <w:rPr>
          <w:b/>
          <w:bCs/>
        </w:rPr>
      </w:pPr>
      <w:r w:rsidRPr="00D4515E">
        <w:rPr>
          <w:b/>
          <w:bCs/>
        </w:rPr>
        <w:t>Proposal</w:t>
      </w:r>
      <w:r w:rsidR="00470C0C">
        <w:rPr>
          <w:b/>
        </w:rPr>
        <w:t xml:space="preserve"> </w:t>
      </w:r>
      <w:r w:rsidR="00B86C84">
        <w:rPr>
          <w:b/>
        </w:rPr>
        <w:t>6</w:t>
      </w:r>
      <w:r w:rsidRPr="00D4515E">
        <w:rPr>
          <w:b/>
          <w:bCs/>
        </w:rPr>
        <w:t xml:space="preserve">: </w:t>
      </w:r>
      <w:r w:rsidR="00F27C85">
        <w:rPr>
          <w:b/>
          <w:bCs/>
        </w:rPr>
        <w:t>“</w:t>
      </w:r>
      <w:r w:rsidRPr="00D4515E">
        <w:rPr>
          <w:b/>
          <w:bCs/>
        </w:rPr>
        <w:t>Additional conditions</w:t>
      </w:r>
      <w:r w:rsidR="00F27C85">
        <w:rPr>
          <w:b/>
          <w:bCs/>
        </w:rPr>
        <w:t>”</w:t>
      </w:r>
      <w:r w:rsidRPr="00D4515E">
        <w:rPr>
          <w:b/>
          <w:bCs/>
        </w:rPr>
        <w:t xml:space="preserve"> </w:t>
      </w:r>
      <w:r w:rsidR="000E5B07">
        <w:rPr>
          <w:b/>
          <w:bCs/>
        </w:rPr>
        <w:t xml:space="preserve">that is unknown at UE and </w:t>
      </w:r>
      <w:r w:rsidRPr="00D4515E">
        <w:rPr>
          <w:b/>
          <w:bCs/>
        </w:rPr>
        <w:t>that is not a part of functionality definition (</w:t>
      </w:r>
      <w:r w:rsidR="004F2C4D" w:rsidRPr="00D4515E">
        <w:rPr>
          <w:b/>
          <w:bCs/>
        </w:rPr>
        <w:t xml:space="preserve">i.e., outside </w:t>
      </w:r>
      <w:r w:rsidRPr="00D4515E">
        <w:rPr>
          <w:b/>
          <w:bCs/>
        </w:rPr>
        <w:t>AI/ML-enabled Feature/FG enabled by configuration(s)</w:t>
      </w:r>
      <w:r w:rsidR="004F2C4D" w:rsidRPr="00D4515E">
        <w:rPr>
          <w:b/>
          <w:bCs/>
        </w:rPr>
        <w:t>) may be addressed by the following approaches</w:t>
      </w:r>
      <w:r w:rsidR="00F27C85">
        <w:rPr>
          <w:b/>
          <w:bCs/>
        </w:rPr>
        <w:t>:</w:t>
      </w:r>
    </w:p>
    <w:p w14:paraId="2E08FFA6" w14:textId="61C9BCA8" w:rsidR="00E0746A" w:rsidRPr="00D4515E" w:rsidRDefault="004F2C4D" w:rsidP="00922DFE">
      <w:pPr>
        <w:pStyle w:val="ListParagraph"/>
        <w:numPr>
          <w:ilvl w:val="0"/>
          <w:numId w:val="11"/>
        </w:numPr>
        <w:spacing w:line="360" w:lineRule="auto"/>
        <w:rPr>
          <w:b/>
          <w:bCs/>
        </w:rPr>
      </w:pPr>
      <w:r w:rsidRPr="00D4515E">
        <w:rPr>
          <w:b/>
          <w:bCs/>
        </w:rPr>
        <w:t xml:space="preserve">Provided as assistance information </w:t>
      </w:r>
      <w:r w:rsidR="00E0746A" w:rsidRPr="00D4515E">
        <w:rPr>
          <w:b/>
          <w:bCs/>
        </w:rPr>
        <w:t>in</w:t>
      </w:r>
      <w:r w:rsidRPr="00D4515E">
        <w:rPr>
          <w:b/>
          <w:bCs/>
        </w:rPr>
        <w:t xml:space="preserve"> functionality-based LCM</w:t>
      </w:r>
      <w:r w:rsidR="000E5B07">
        <w:rPr>
          <w:b/>
          <w:bCs/>
        </w:rPr>
        <w:t>, or</w:t>
      </w:r>
    </w:p>
    <w:p w14:paraId="36BE67A0" w14:textId="73622E50" w:rsidR="004F2C4D" w:rsidRPr="00D4515E" w:rsidRDefault="00D4515E" w:rsidP="00922DFE">
      <w:pPr>
        <w:pStyle w:val="ListParagraph"/>
        <w:numPr>
          <w:ilvl w:val="0"/>
          <w:numId w:val="11"/>
        </w:numPr>
        <w:spacing w:line="360" w:lineRule="auto"/>
        <w:rPr>
          <w:b/>
          <w:bCs/>
        </w:rPr>
      </w:pPr>
      <w:r w:rsidRPr="00D4515E">
        <w:rPr>
          <w:b/>
          <w:bCs/>
          <w:lang w:val="en-GB"/>
        </w:rPr>
        <w:t xml:space="preserve">Model-ID-based LCM </w:t>
      </w:r>
      <w:r>
        <w:rPr>
          <w:b/>
          <w:bCs/>
          <w:lang w:val="en-GB"/>
        </w:rPr>
        <w:t xml:space="preserve">with </w:t>
      </w:r>
      <w:r w:rsidR="00E0746A" w:rsidRPr="00D4515E">
        <w:rPr>
          <w:b/>
          <w:bCs/>
          <w:lang w:val="en-GB"/>
        </w:rPr>
        <w:t xml:space="preserve">offline alignment </w:t>
      </w:r>
      <w:r>
        <w:rPr>
          <w:b/>
          <w:bCs/>
          <w:lang w:val="en-GB"/>
        </w:rPr>
        <w:t xml:space="preserve">on the additional condition </w:t>
      </w:r>
      <w:r w:rsidR="00E0746A" w:rsidRPr="00D4515E">
        <w:rPr>
          <w:b/>
          <w:bCs/>
          <w:lang w:val="en-GB"/>
        </w:rPr>
        <w:t>between vendors</w:t>
      </w:r>
      <w:r>
        <w:rPr>
          <w:b/>
          <w:bCs/>
          <w:lang w:val="en-GB"/>
        </w:rPr>
        <w:t xml:space="preserve"> (e.g., model identification type A)</w:t>
      </w:r>
      <w:r w:rsidR="000E5B07">
        <w:rPr>
          <w:b/>
          <w:bCs/>
          <w:lang w:val="en-GB"/>
        </w:rPr>
        <w:t>, or</w:t>
      </w:r>
    </w:p>
    <w:p w14:paraId="419A3EAA" w14:textId="7CBD3718" w:rsidR="004F2C4D" w:rsidRPr="00D4515E" w:rsidRDefault="004F2C4D" w:rsidP="00922DFE">
      <w:pPr>
        <w:pStyle w:val="ListParagraph"/>
        <w:numPr>
          <w:ilvl w:val="0"/>
          <w:numId w:val="11"/>
        </w:numPr>
        <w:rPr>
          <w:b/>
          <w:bCs/>
          <w:lang w:val="en-GB"/>
        </w:rPr>
      </w:pPr>
      <w:r w:rsidRPr="00D4515E">
        <w:rPr>
          <w:b/>
          <w:bCs/>
          <w:lang w:val="en-GB"/>
        </w:rPr>
        <w:t>Model training at NW and transfer to UE (</w:t>
      </w:r>
      <w:r w:rsidR="00D4515E">
        <w:rPr>
          <w:b/>
          <w:bCs/>
          <w:lang w:val="en-GB"/>
        </w:rPr>
        <w:t xml:space="preserve">e.g., </w:t>
      </w:r>
      <w:r w:rsidRPr="00D4515E">
        <w:rPr>
          <w:b/>
          <w:bCs/>
          <w:lang w:val="en-GB"/>
        </w:rPr>
        <w:t>model identification type B2)</w:t>
      </w:r>
    </w:p>
    <w:p w14:paraId="4AD46E91" w14:textId="77777777" w:rsidR="004F2C4D" w:rsidRDefault="004F2C4D" w:rsidP="00D4515E">
      <w:pPr>
        <w:spacing w:line="360" w:lineRule="auto"/>
      </w:pPr>
    </w:p>
    <w:p w14:paraId="520AE3D2" w14:textId="46A495BD" w:rsidR="00634D35" w:rsidRPr="00D4515E" w:rsidRDefault="00D4515E" w:rsidP="00D4515E">
      <w:pPr>
        <w:spacing w:line="360" w:lineRule="auto"/>
      </w:pPr>
      <w:r>
        <w:t>From the earlier discussions, it is seen that model-ID-based LCM with o</w:t>
      </w:r>
      <w:r w:rsidRPr="00D4515E">
        <w:t>ffline alignment on the additional condition between vendors (e.g., model identification type A)</w:t>
      </w:r>
      <w:r>
        <w:t xml:space="preserve"> may be a good alternative if there is a concern on assistance information signaling due potentially proprietary nature of the information.</w:t>
      </w:r>
    </w:p>
    <w:p w14:paraId="60B13AB1" w14:textId="77777777" w:rsidR="00634D35" w:rsidRDefault="00634D35" w:rsidP="008B2A1E">
      <w:pPr>
        <w:rPr>
          <w:b/>
          <w:bCs/>
          <w:u w:val="single"/>
        </w:rPr>
      </w:pPr>
    </w:p>
    <w:p w14:paraId="635AD935" w14:textId="3DA9965A" w:rsidR="001D6EB1" w:rsidRPr="0053215F" w:rsidRDefault="001D6EB1" w:rsidP="001D6EB1">
      <w:pPr>
        <w:jc w:val="both"/>
        <w:rPr>
          <w:b/>
          <w:bCs/>
        </w:rPr>
      </w:pPr>
      <w:r w:rsidRPr="00B21D73">
        <w:rPr>
          <w:b/>
          <w:bCs/>
        </w:rPr>
        <w:t>Proposal</w:t>
      </w:r>
      <w:r w:rsidR="00470C0C">
        <w:rPr>
          <w:b/>
          <w:bCs/>
        </w:rPr>
        <w:t xml:space="preserve"> </w:t>
      </w:r>
      <w:r w:rsidR="00B86C84">
        <w:rPr>
          <w:b/>
          <w:bCs/>
        </w:rPr>
        <w:t>7</w:t>
      </w:r>
      <w:r w:rsidRPr="00B21D73">
        <w:rPr>
          <w:b/>
          <w:bCs/>
        </w:rPr>
        <w:t xml:space="preserve">: </w:t>
      </w:r>
      <w:r w:rsidR="00D4515E">
        <w:rPr>
          <w:b/>
          <w:bCs/>
        </w:rPr>
        <w:t>Model-ID-based LCM via offline</w:t>
      </w:r>
      <w:r>
        <w:rPr>
          <w:b/>
          <w:bCs/>
        </w:rPr>
        <w:t xml:space="preserve"> vendor collaboration can avoid disclosure of proprietary information</w:t>
      </w:r>
      <w:r w:rsidRPr="00B21D73">
        <w:rPr>
          <w:b/>
          <w:bCs/>
        </w:rPr>
        <w:t>.</w:t>
      </w:r>
    </w:p>
    <w:p w14:paraId="2F4BBCB8" w14:textId="77777777" w:rsidR="001D6EB1" w:rsidRDefault="001D6EB1" w:rsidP="001D6EB1">
      <w:pPr>
        <w:jc w:val="both"/>
      </w:pPr>
    </w:p>
    <w:p w14:paraId="43E51AC3" w14:textId="77777777" w:rsidR="00D4515E" w:rsidRDefault="00D4515E" w:rsidP="001D6EB1">
      <w:pPr>
        <w:jc w:val="both"/>
      </w:pPr>
    </w:p>
    <w:p w14:paraId="1331539B" w14:textId="628803E3" w:rsidR="009F1432" w:rsidRDefault="00D4515E" w:rsidP="001D6EB1">
      <w:pPr>
        <w:jc w:val="both"/>
      </w:pPr>
      <w:r>
        <w:t xml:space="preserve">From the earlier discussions, it is seen that a single generalizable model may </w:t>
      </w:r>
      <w:r w:rsidR="000E5B07">
        <w:t xml:space="preserve">work reasonably well but still </w:t>
      </w:r>
      <w:r>
        <w:t>suffer from performance degradations compared to a model that is specifically developed for a particular scenario/configuration/dataset.</w:t>
      </w:r>
      <w:r w:rsidR="009F1432">
        <w:t xml:space="preserve"> In such a scenario, a reasonable approach could be to use functionality-based LCM as a baseline, for which a relatively loose performance is required (e.g., via RAN4 test), and whenever need arises, vendors </w:t>
      </w:r>
      <w:r w:rsidR="000E5B07">
        <w:t xml:space="preserve">may </w:t>
      </w:r>
      <w:r w:rsidR="009F1432">
        <w:t xml:space="preserve">go through offline collaboration to develop specific model(s) optimized for a particular scenario/configuration/dataset. A tighter performance target could be associated with the specific model via the validation performance during the offline model training, and the </w:t>
      </w:r>
      <w:r w:rsidR="000E5B07">
        <w:t xml:space="preserve">tighter </w:t>
      </w:r>
      <w:r w:rsidR="009F1432">
        <w:t>performance could be ensured via model monitoring during inference operation.</w:t>
      </w:r>
    </w:p>
    <w:p w14:paraId="36BA656F" w14:textId="77777777" w:rsidR="009F1432" w:rsidRDefault="009F1432" w:rsidP="001D6EB1">
      <w:pPr>
        <w:jc w:val="both"/>
      </w:pPr>
    </w:p>
    <w:p w14:paraId="4D136811" w14:textId="6C28F674" w:rsidR="009F1432" w:rsidRDefault="00B86C84" w:rsidP="009F1432">
      <w:pPr>
        <w:jc w:val="both"/>
        <w:rPr>
          <w:b/>
          <w:bCs/>
        </w:rPr>
      </w:pPr>
      <w:r>
        <w:rPr>
          <w:b/>
          <w:bCs/>
        </w:rPr>
        <w:t>Observation 7</w:t>
      </w:r>
      <w:r w:rsidR="009F1432" w:rsidRPr="00EA025D">
        <w:rPr>
          <w:b/>
          <w:bCs/>
        </w:rPr>
        <w:t>: Model</w:t>
      </w:r>
      <w:r w:rsidR="009F1432">
        <w:rPr>
          <w:b/>
          <w:bCs/>
        </w:rPr>
        <w:t xml:space="preserve">s developed and trained for a particular scenario/configuration/dataset may provide better performance than a generalized model that covers </w:t>
      </w:r>
      <w:r w:rsidR="00E36A14">
        <w:rPr>
          <w:b/>
          <w:bCs/>
        </w:rPr>
        <w:t xml:space="preserve">a </w:t>
      </w:r>
      <w:r w:rsidR="009F1432">
        <w:rPr>
          <w:b/>
          <w:bCs/>
        </w:rPr>
        <w:t>wide range of scenarios/configurations</w:t>
      </w:r>
      <w:r w:rsidR="00E36A14">
        <w:rPr>
          <w:b/>
          <w:bCs/>
        </w:rPr>
        <w:t>/datasets</w:t>
      </w:r>
      <w:r w:rsidR="009F1432">
        <w:rPr>
          <w:b/>
          <w:bCs/>
        </w:rPr>
        <w:t xml:space="preserve">. </w:t>
      </w:r>
    </w:p>
    <w:p w14:paraId="7C8C23D2" w14:textId="77777777" w:rsidR="009F1432" w:rsidRDefault="009F1432" w:rsidP="009F1432">
      <w:pPr>
        <w:jc w:val="both"/>
        <w:rPr>
          <w:b/>
          <w:bCs/>
        </w:rPr>
      </w:pPr>
    </w:p>
    <w:p w14:paraId="5BB4D850" w14:textId="3C7AECAF" w:rsidR="00EA7FDE" w:rsidRDefault="009F1432" w:rsidP="009F1432">
      <w:pPr>
        <w:jc w:val="both"/>
        <w:rPr>
          <w:b/>
          <w:bCs/>
        </w:rPr>
      </w:pPr>
      <w:r w:rsidRPr="00EA025D">
        <w:rPr>
          <w:b/>
          <w:bCs/>
        </w:rPr>
        <w:t>Proposal</w:t>
      </w:r>
      <w:r w:rsidR="00470C0C">
        <w:rPr>
          <w:b/>
          <w:bCs/>
        </w:rPr>
        <w:t xml:space="preserve"> </w:t>
      </w:r>
      <w:r w:rsidR="00B86C84">
        <w:rPr>
          <w:b/>
          <w:bCs/>
        </w:rPr>
        <w:t>8</w:t>
      </w:r>
      <w:r w:rsidRPr="00EA025D">
        <w:rPr>
          <w:b/>
          <w:bCs/>
        </w:rPr>
        <w:t xml:space="preserve">: </w:t>
      </w:r>
      <w:r w:rsidR="00F27C85">
        <w:rPr>
          <w:b/>
          <w:bCs/>
        </w:rPr>
        <w:t>T</w:t>
      </w:r>
      <w:r>
        <w:rPr>
          <w:b/>
          <w:bCs/>
        </w:rPr>
        <w:t xml:space="preserve">arget </w:t>
      </w:r>
      <w:r w:rsidR="00F27C85">
        <w:rPr>
          <w:b/>
          <w:bCs/>
        </w:rPr>
        <w:t xml:space="preserve">performance </w:t>
      </w:r>
      <w:r>
        <w:rPr>
          <w:b/>
          <w:bCs/>
        </w:rPr>
        <w:t xml:space="preserve">may be </w:t>
      </w:r>
      <w:r w:rsidR="00803473">
        <w:rPr>
          <w:b/>
          <w:bCs/>
        </w:rPr>
        <w:t>associated</w:t>
      </w:r>
      <w:r>
        <w:rPr>
          <w:b/>
          <w:bCs/>
        </w:rPr>
        <w:t xml:space="preserve"> with a model </w:t>
      </w:r>
      <w:r w:rsidR="00803473">
        <w:rPr>
          <w:b/>
          <w:bCs/>
        </w:rPr>
        <w:t xml:space="preserve">and aligned between the NW side and UE side </w:t>
      </w:r>
      <w:r>
        <w:rPr>
          <w:b/>
          <w:bCs/>
        </w:rPr>
        <w:t xml:space="preserve">during model identification. </w:t>
      </w:r>
    </w:p>
    <w:p w14:paraId="514BF01F" w14:textId="77777777" w:rsidR="00EA7FDE" w:rsidRDefault="00EA7FDE" w:rsidP="009F1432">
      <w:pPr>
        <w:jc w:val="both"/>
        <w:rPr>
          <w:b/>
          <w:bCs/>
        </w:rPr>
      </w:pPr>
    </w:p>
    <w:p w14:paraId="06EE8053" w14:textId="4C93D878" w:rsidR="009F1432" w:rsidRDefault="00EA7FDE" w:rsidP="009F1432">
      <w:pPr>
        <w:jc w:val="both"/>
        <w:rPr>
          <w:b/>
          <w:bCs/>
        </w:rPr>
      </w:pPr>
      <w:r>
        <w:rPr>
          <w:b/>
          <w:bCs/>
        </w:rPr>
        <w:t>Proposal</w:t>
      </w:r>
      <w:r w:rsidR="00470C0C">
        <w:rPr>
          <w:b/>
          <w:bCs/>
        </w:rPr>
        <w:t xml:space="preserve"> 9</w:t>
      </w:r>
      <w:r>
        <w:rPr>
          <w:b/>
          <w:bCs/>
        </w:rPr>
        <w:t xml:space="preserve">: Model-ID-based LCM provides means for </w:t>
      </w:r>
      <w:r w:rsidR="0058534A">
        <w:rPr>
          <w:b/>
          <w:bCs/>
        </w:rPr>
        <w:t xml:space="preserve">(1) identifying </w:t>
      </w:r>
      <w:r w:rsidR="000D36DE">
        <w:rPr>
          <w:b/>
          <w:bCs/>
        </w:rPr>
        <w:t xml:space="preserve">a </w:t>
      </w:r>
      <w:r w:rsidR="0058534A">
        <w:rPr>
          <w:b/>
          <w:bCs/>
        </w:rPr>
        <w:t xml:space="preserve">stronger performance during model identification for </w:t>
      </w:r>
      <w:r w:rsidR="000D36DE">
        <w:rPr>
          <w:b/>
          <w:bCs/>
        </w:rPr>
        <w:t>a</w:t>
      </w:r>
      <w:r w:rsidR="0058534A">
        <w:rPr>
          <w:b/>
          <w:bCs/>
        </w:rPr>
        <w:t xml:space="preserve"> scenario/configuration/dataset, (2) correspondingly set a stronger performance target for the scenario/configuration/dataset, (3) and </w:t>
      </w:r>
      <w:r w:rsidR="000D36DE">
        <w:rPr>
          <w:b/>
          <w:bCs/>
        </w:rPr>
        <w:t>monitoring for</w:t>
      </w:r>
      <w:r w:rsidR="0058534A">
        <w:rPr>
          <w:b/>
          <w:bCs/>
        </w:rPr>
        <w:t xml:space="preserve"> the stronger performance via model monitoring during inference.</w:t>
      </w:r>
    </w:p>
    <w:p w14:paraId="6915DDE5" w14:textId="77777777" w:rsidR="009F1432" w:rsidRDefault="009F1432" w:rsidP="001D6EB1">
      <w:pPr>
        <w:jc w:val="both"/>
      </w:pPr>
    </w:p>
    <w:p w14:paraId="414AC9E8" w14:textId="532A67F6" w:rsidR="009F1432" w:rsidRDefault="009F1432" w:rsidP="00F5240C">
      <w:pPr>
        <w:jc w:val="both"/>
        <w:rPr>
          <w:b/>
          <w:bCs/>
        </w:rPr>
      </w:pPr>
      <w:r>
        <w:rPr>
          <w:b/>
          <w:bCs/>
        </w:rPr>
        <w:t>Proposal</w:t>
      </w:r>
      <w:r w:rsidR="00470C0C">
        <w:rPr>
          <w:b/>
          <w:bCs/>
        </w:rPr>
        <w:t xml:space="preserve"> 10</w:t>
      </w:r>
      <w:r>
        <w:rPr>
          <w:b/>
          <w:bCs/>
        </w:rPr>
        <w:t xml:space="preserve">: Model-ID-based LCM may be used for selected scenario/configuration/datasets </w:t>
      </w:r>
      <w:r w:rsidR="00F5240C">
        <w:rPr>
          <w:b/>
          <w:bCs/>
        </w:rPr>
        <w:t>for enhanced performance while functionality-based-LCM is used elsewhere.</w:t>
      </w:r>
    </w:p>
    <w:p w14:paraId="7EDA72EA" w14:textId="77777777" w:rsidR="00F5240C" w:rsidRDefault="00F5240C" w:rsidP="00F5240C">
      <w:pPr>
        <w:jc w:val="both"/>
      </w:pPr>
    </w:p>
    <w:p w14:paraId="3F541B46" w14:textId="0E5264E6" w:rsidR="001D6EB1" w:rsidRPr="00F5240C" w:rsidRDefault="00F5240C" w:rsidP="00F5240C">
      <w:pPr>
        <w:jc w:val="both"/>
      </w:pPr>
      <w:r w:rsidRPr="00F5240C">
        <w:t>It is also possible</w:t>
      </w:r>
      <w:r>
        <w:t xml:space="preserve"> to define multiple performance targets, each associated with a model ID, for the given scenario/configuration/dataset. A higher/lower performing model may have higher/lower complexity or power consumption at UE. This will allow NW to configure a desired performance level for the functionality. (Again, note that a model is logical.)</w:t>
      </w:r>
    </w:p>
    <w:p w14:paraId="2A938214" w14:textId="77777777" w:rsidR="001D6EB1" w:rsidRDefault="001D6EB1" w:rsidP="003B54B9"/>
    <w:p w14:paraId="33800ED8" w14:textId="11C1F8F5" w:rsidR="00F5240C" w:rsidRPr="0053215F" w:rsidRDefault="00F5240C" w:rsidP="00F5240C">
      <w:pPr>
        <w:jc w:val="both"/>
        <w:rPr>
          <w:b/>
          <w:bCs/>
        </w:rPr>
      </w:pPr>
      <w:r w:rsidRPr="00B21D73">
        <w:rPr>
          <w:b/>
          <w:bCs/>
        </w:rPr>
        <w:t>Proposal</w:t>
      </w:r>
      <w:r w:rsidR="00A269E0">
        <w:rPr>
          <w:b/>
          <w:bCs/>
        </w:rPr>
        <w:t xml:space="preserve"> 11</w:t>
      </w:r>
      <w:r w:rsidRPr="00B21D73">
        <w:rPr>
          <w:b/>
          <w:bCs/>
        </w:rPr>
        <w:t xml:space="preserve">: </w:t>
      </w:r>
      <w:r>
        <w:rPr>
          <w:b/>
          <w:bCs/>
        </w:rPr>
        <w:t>Model-ID-based LCM enables NW to configure multiple performance targets for the functionality.</w:t>
      </w:r>
    </w:p>
    <w:p w14:paraId="026AEFCE" w14:textId="77777777" w:rsidR="00F5240C" w:rsidRDefault="00F5240C" w:rsidP="003B54B9"/>
    <w:p w14:paraId="707C2097" w14:textId="77777777" w:rsidR="00F5240C" w:rsidRDefault="00F5240C" w:rsidP="003B54B9"/>
    <w:p w14:paraId="2A613767" w14:textId="10474312" w:rsidR="00F5240C" w:rsidRDefault="00D70C46" w:rsidP="003B54B9">
      <w:r>
        <w:t xml:space="preserve">Some companies have raised </w:t>
      </w:r>
      <w:r w:rsidR="00F5240C">
        <w:t xml:space="preserve">concerns on large scale deployment scalability of model identification and model-ID-based LCM. As discussed above, a </w:t>
      </w:r>
      <w:r w:rsidR="00F5240C" w:rsidRPr="00F5240C">
        <w:t>model may generalize relatively well across scenarios/configurations/datasets, but scenario/configuration/dataset-specific model may give better performance. In this case, a generic model may be used initially, and if need arises, specific models may be developed for certain scenarios/configurations/datasets via vendor collaboration to achieve higher performance for those scenarios/configurations/datasets. As this can be done need-basis</w:t>
      </w:r>
      <w:r w:rsidR="00F5240C">
        <w:t xml:space="preserve"> for performance enhancements</w:t>
      </w:r>
      <w:r w:rsidR="00F5240C" w:rsidRPr="00F5240C">
        <w:t>, there is little scalability concern</w:t>
      </w:r>
      <w:r w:rsidR="00F5240C">
        <w:t>.</w:t>
      </w:r>
    </w:p>
    <w:p w14:paraId="0C7B438D" w14:textId="77777777" w:rsidR="00F5240C" w:rsidRDefault="00F5240C" w:rsidP="003B54B9"/>
    <w:p w14:paraId="6B9A6D9D" w14:textId="6A0D4A07" w:rsidR="00F5240C" w:rsidRDefault="00F5240C" w:rsidP="00F5240C">
      <w:r>
        <w:t>Taking two-sided CSI compression as an example, evaluations in the agenda 9.2.</w:t>
      </w:r>
      <w:r w:rsidR="002C5353">
        <w:t>2</w:t>
      </w:r>
      <w:r>
        <w:t>.1 shows that a single model generalize reasonably well across deployments and configurations (See Appendix Section 7.2 for observations)</w:t>
      </w:r>
      <w:r w:rsidR="00087410">
        <w:t>. Still, for many of the training types (e.g., Type 3 NW-first sequential training), a model-ID-based LCM is needed, because the UE needs to maintain multiple models, one for each NW-side vendor. Assuming Type-3 NW-first sequential training, a given NW-side vendor needs to develop/train only one model, and therefore there is little concern on deployment scalability. UE-side vendor will need to train N models (N=number of NW-side partners), but since N is small, there is little scalability concern.</w:t>
      </w:r>
    </w:p>
    <w:p w14:paraId="30BF684A" w14:textId="77777777" w:rsidR="00F5240C" w:rsidRDefault="00F5240C" w:rsidP="00F5240C"/>
    <w:p w14:paraId="5F654592" w14:textId="2960D37F" w:rsidR="00EA7FDE" w:rsidRDefault="00EA7FDE" w:rsidP="00F5240C">
      <w:r>
        <w:t xml:space="preserve">Training </w:t>
      </w:r>
      <w:r w:rsidR="00D70C46">
        <w:t xml:space="preserve">many specialized </w:t>
      </w:r>
      <w:r>
        <w:t xml:space="preserve">models, one for each </w:t>
      </w:r>
      <w:proofErr w:type="gramStart"/>
      <w:r>
        <w:t xml:space="preserve">particular </w:t>
      </w:r>
      <w:r w:rsidRPr="00EA7FDE">
        <w:t>scenario/configuration/dataset</w:t>
      </w:r>
      <w:proofErr w:type="gramEnd"/>
      <w:r>
        <w:t xml:space="preserve">, </w:t>
      </w:r>
      <w:r w:rsidR="00D70C46">
        <w:t>may</w:t>
      </w:r>
      <w:r>
        <w:t xml:space="preserve"> incur larger efforts. However, it can be considered as a performance enhancement that can be done selectively and/or can be gradually phased in over time.</w:t>
      </w:r>
    </w:p>
    <w:p w14:paraId="41D4C581" w14:textId="77777777" w:rsidR="00EA7FDE" w:rsidRDefault="00EA7FDE" w:rsidP="00F5240C"/>
    <w:p w14:paraId="23E8160C" w14:textId="77777777" w:rsidR="004606FA" w:rsidRDefault="004606FA" w:rsidP="003B54B9"/>
    <w:p w14:paraId="10249676" w14:textId="294A0E46" w:rsidR="00F5240C" w:rsidRDefault="00B86C84" w:rsidP="00F5240C">
      <w:pPr>
        <w:jc w:val="both"/>
        <w:rPr>
          <w:b/>
          <w:bCs/>
        </w:rPr>
      </w:pPr>
      <w:r>
        <w:rPr>
          <w:b/>
          <w:bCs/>
        </w:rPr>
        <w:t>Observation</w:t>
      </w:r>
      <w:r w:rsidR="00A269E0">
        <w:rPr>
          <w:b/>
          <w:bCs/>
        </w:rPr>
        <w:t xml:space="preserve"> </w:t>
      </w:r>
      <w:r>
        <w:rPr>
          <w:b/>
          <w:bCs/>
        </w:rPr>
        <w:t>8</w:t>
      </w:r>
      <w:r w:rsidR="00F5240C" w:rsidRPr="00360F5F">
        <w:rPr>
          <w:b/>
          <w:bCs/>
        </w:rPr>
        <w:t>: Model</w:t>
      </w:r>
      <w:r w:rsidR="00EA7FDE">
        <w:rPr>
          <w:b/>
          <w:bCs/>
        </w:rPr>
        <w:t>-</w:t>
      </w:r>
      <w:r w:rsidR="00F5240C" w:rsidRPr="00360F5F">
        <w:rPr>
          <w:b/>
          <w:bCs/>
        </w:rPr>
        <w:t>ID</w:t>
      </w:r>
      <w:r w:rsidR="00EA7FDE">
        <w:rPr>
          <w:b/>
          <w:bCs/>
        </w:rPr>
        <w:t>-</w:t>
      </w:r>
      <w:r w:rsidR="00F5240C" w:rsidRPr="00360F5F">
        <w:rPr>
          <w:b/>
          <w:bCs/>
        </w:rPr>
        <w:t xml:space="preserve">based LCM </w:t>
      </w:r>
      <w:r w:rsidR="00EA7FDE">
        <w:rPr>
          <w:b/>
          <w:bCs/>
        </w:rPr>
        <w:t>does not have a scalability issue.</w:t>
      </w:r>
    </w:p>
    <w:p w14:paraId="538BFA5D" w14:textId="77777777" w:rsidR="00F5240C" w:rsidRDefault="00F5240C" w:rsidP="003B54B9"/>
    <w:p w14:paraId="65CD082C" w14:textId="77777777" w:rsidR="00F5240C" w:rsidRDefault="00F5240C" w:rsidP="003B54B9"/>
    <w:p w14:paraId="496F1B91" w14:textId="77777777" w:rsidR="007A0FA8" w:rsidRDefault="007A0FA8" w:rsidP="003B54B9"/>
    <w:p w14:paraId="6DED43F3" w14:textId="30A43591" w:rsidR="007A0FA8" w:rsidRDefault="007A0FA8" w:rsidP="003B54B9">
      <w:r>
        <w:t xml:space="preserve">Throughout the discussions and agreements so far in RAN1/2, it is evident that functionality-based-LCM and model-ID-based LCM, though being discussed as two LCM flavors, are very similar. Both rely on legacy-like Features as a common denominator, and model-ID-based LCM additionally relies on model identification. Once a model is identified, the only difference from the signaling perspective is the signaling of model ID (UE indicating supported model IDs in UE capability, and NW configuring/signaling model ID for </w:t>
      </w:r>
      <w:r w:rsidR="00711D50">
        <w:t xml:space="preserve">activation/switching/monitoring). </w:t>
      </w:r>
      <w:r w:rsidR="00B46A96">
        <w:t xml:space="preserve">The difference between the two LCM is the granularity, and not much in the procedure. </w:t>
      </w:r>
      <w:r w:rsidR="00711D50">
        <w:t xml:space="preserve">This is also reflected in the two LCM discussions in the FL </w:t>
      </w:r>
      <w:proofErr w:type="gramStart"/>
      <w:r w:rsidR="00711D50">
        <w:t>proposal</w:t>
      </w:r>
      <w:proofErr w:type="gramEnd"/>
    </w:p>
    <w:p w14:paraId="6628778F" w14:textId="77777777" w:rsidR="007A0FA8" w:rsidRDefault="007A0FA8" w:rsidP="003B54B9"/>
    <w:tbl>
      <w:tblPr>
        <w:tblStyle w:val="TableGrid"/>
        <w:tblW w:w="0" w:type="auto"/>
        <w:tblLook w:val="04A0" w:firstRow="1" w:lastRow="0" w:firstColumn="1" w:lastColumn="0" w:noHBand="0" w:noVBand="1"/>
      </w:tblPr>
      <w:tblGrid>
        <w:gridCol w:w="9962"/>
      </w:tblGrid>
      <w:tr w:rsidR="007A0FA8" w14:paraId="5B1BA53B" w14:textId="77777777" w:rsidTr="007A0FA8">
        <w:tc>
          <w:tcPr>
            <w:tcW w:w="9962" w:type="dxa"/>
          </w:tcPr>
          <w:p w14:paraId="4E9EA7D1" w14:textId="77777777" w:rsidR="007A0FA8" w:rsidRPr="00FB0E29" w:rsidRDefault="007A0FA8" w:rsidP="007A0FA8">
            <w:pPr>
              <w:rPr>
                <w:u w:val="single"/>
              </w:rPr>
            </w:pPr>
            <w:r w:rsidRPr="00FB0E29">
              <w:rPr>
                <w:u w:val="single"/>
              </w:rPr>
              <w:t>Proposed conclusion 8-6e:</w:t>
            </w:r>
          </w:p>
          <w:p w14:paraId="3798DF88" w14:textId="77777777" w:rsidR="007A0FA8" w:rsidRDefault="007A0FA8" w:rsidP="007A0FA8"/>
          <w:p w14:paraId="7EC43FBE" w14:textId="77777777" w:rsidR="007A0FA8" w:rsidRDefault="007A0FA8" w:rsidP="007A0FA8">
            <w:r>
              <w:t>Regarding functionality-based LCM and model-ID-based LCM:</w:t>
            </w:r>
          </w:p>
          <w:p w14:paraId="49CE45F9" w14:textId="77777777" w:rsidR="007A0FA8" w:rsidRDefault="007A0FA8" w:rsidP="00922DFE">
            <w:pPr>
              <w:pStyle w:val="ListParagraph"/>
              <w:numPr>
                <w:ilvl w:val="0"/>
                <w:numId w:val="19"/>
              </w:numPr>
              <w:spacing w:after="120" w:line="360" w:lineRule="auto"/>
            </w:pPr>
            <w:r w:rsidRPr="00E17303">
              <w:t xml:space="preserve">Functionality-based LCM is the </w:t>
            </w:r>
            <w:r w:rsidRPr="00B46A96">
              <w:rPr>
                <w:b/>
                <w:bCs/>
              </w:rPr>
              <w:t>common baseline</w:t>
            </w:r>
            <w:r w:rsidRPr="00E17303">
              <w:t xml:space="preserve"> of the two LCMs</w:t>
            </w:r>
            <w:r>
              <w:t xml:space="preserve"> in that it </w:t>
            </w:r>
            <w:r w:rsidRPr="009E4FA6">
              <w:t>relies on legacy-like Features</w:t>
            </w:r>
            <w:r>
              <w:t>.</w:t>
            </w:r>
          </w:p>
          <w:p w14:paraId="095F354E" w14:textId="77777777" w:rsidR="007A0FA8" w:rsidRDefault="007A0FA8" w:rsidP="00922DFE">
            <w:pPr>
              <w:pStyle w:val="ListParagraph"/>
              <w:numPr>
                <w:ilvl w:val="0"/>
                <w:numId w:val="19"/>
              </w:numPr>
              <w:spacing w:after="120" w:line="360" w:lineRule="auto"/>
            </w:pPr>
            <w:r w:rsidRPr="00E17303">
              <w:t xml:space="preserve">Model-ID-based LCM is a unifying superset of the two LCMs in that functionality-based LCM can be considered as a </w:t>
            </w:r>
            <w:r w:rsidRPr="00B46A96">
              <w:rPr>
                <w:b/>
                <w:bCs/>
              </w:rPr>
              <w:t>special case</w:t>
            </w:r>
            <w:r w:rsidRPr="00E17303">
              <w:t xml:space="preserve"> of model-ID-based LCM </w:t>
            </w:r>
            <w:r>
              <w:t>that uses</w:t>
            </w:r>
            <w:r w:rsidRPr="00E17303">
              <w:t xml:space="preserve"> a single fixed/dummy model ID.</w:t>
            </w:r>
          </w:p>
          <w:p w14:paraId="248CAEA1" w14:textId="77777777" w:rsidR="007A0FA8" w:rsidRDefault="007A0FA8" w:rsidP="00922DFE">
            <w:pPr>
              <w:pStyle w:val="ListParagraph"/>
              <w:numPr>
                <w:ilvl w:val="0"/>
                <w:numId w:val="19"/>
              </w:numPr>
              <w:spacing w:after="120" w:line="360" w:lineRule="auto"/>
            </w:pPr>
            <w:r>
              <w:t>Functionality-based LCM provides</w:t>
            </w:r>
            <w:r w:rsidRPr="00E17303">
              <w:t xml:space="preserve"> </w:t>
            </w:r>
            <w:r w:rsidRPr="00B46A96">
              <w:rPr>
                <w:b/>
                <w:bCs/>
              </w:rPr>
              <w:t>functionality-level management</w:t>
            </w:r>
            <w:r w:rsidRPr="00E17303">
              <w:t xml:space="preserve"> of AI/ML operations by NW for UE-side and two-sided models</w:t>
            </w:r>
            <w:r>
              <w:t>.</w:t>
            </w:r>
          </w:p>
          <w:p w14:paraId="659D3589" w14:textId="5E6B3AED" w:rsidR="007A0FA8" w:rsidRDefault="007A0FA8" w:rsidP="00922DFE">
            <w:pPr>
              <w:pStyle w:val="ListParagraph"/>
              <w:numPr>
                <w:ilvl w:val="0"/>
                <w:numId w:val="19"/>
              </w:numPr>
              <w:spacing w:after="120" w:line="360" w:lineRule="auto"/>
            </w:pPr>
            <w:r w:rsidRPr="009E4FA6">
              <w:t xml:space="preserve">Model-ID-based LCM additionally provides </w:t>
            </w:r>
            <w:r w:rsidRPr="00B46A96">
              <w:rPr>
                <w:b/>
                <w:bCs/>
              </w:rPr>
              <w:t>more granular</w:t>
            </w:r>
            <w:r>
              <w:t xml:space="preserve">, </w:t>
            </w:r>
            <w:r w:rsidRPr="009E4FA6">
              <w:t>model-level management by NW of UE-side and two-sided models, which may provide benefits in the following scenarios</w:t>
            </w:r>
            <w:r w:rsidRPr="00E17303">
              <w:t>:</w:t>
            </w:r>
          </w:p>
        </w:tc>
      </w:tr>
    </w:tbl>
    <w:p w14:paraId="70F7016F" w14:textId="77777777" w:rsidR="007A0FA8" w:rsidRDefault="007A0FA8" w:rsidP="003B54B9"/>
    <w:p w14:paraId="6CED1C6A" w14:textId="310967D7" w:rsidR="00711D50" w:rsidRDefault="00711D50" w:rsidP="003B54B9">
      <w:r>
        <w:t xml:space="preserve">And RAN1 </w:t>
      </w:r>
      <w:r w:rsidR="00B46A96">
        <w:t xml:space="preserve">already </w:t>
      </w:r>
      <w:r>
        <w:t>ha</w:t>
      </w:r>
      <w:r w:rsidR="00B46A96">
        <w:t>s</w:t>
      </w:r>
      <w:r>
        <w:t xml:space="preserve"> the following agreement:</w:t>
      </w:r>
    </w:p>
    <w:p w14:paraId="24FAD7EA" w14:textId="30E641E1" w:rsidR="00711D50" w:rsidRPr="00F063B3" w:rsidRDefault="00711D50" w:rsidP="00711D50">
      <w:pPr>
        <w:jc w:val="both"/>
      </w:pPr>
    </w:p>
    <w:tbl>
      <w:tblPr>
        <w:tblStyle w:val="TableGrid"/>
        <w:tblW w:w="0" w:type="auto"/>
        <w:tblLook w:val="04A0" w:firstRow="1" w:lastRow="0" w:firstColumn="1" w:lastColumn="0" w:noHBand="0" w:noVBand="1"/>
      </w:tblPr>
      <w:tblGrid>
        <w:gridCol w:w="9962"/>
      </w:tblGrid>
      <w:tr w:rsidR="00711D50" w14:paraId="632AA806" w14:textId="77777777" w:rsidTr="005B30FD">
        <w:tc>
          <w:tcPr>
            <w:tcW w:w="9962" w:type="dxa"/>
          </w:tcPr>
          <w:p w14:paraId="4639E507" w14:textId="77777777" w:rsidR="00711D50" w:rsidRPr="00CD63A1" w:rsidRDefault="00711D50" w:rsidP="005B30FD">
            <w:pPr>
              <w:rPr>
                <w:highlight w:val="green"/>
              </w:rPr>
            </w:pPr>
            <w:r w:rsidRPr="00CD63A1">
              <w:rPr>
                <w:highlight w:val="green"/>
              </w:rPr>
              <w:t>RAN1 #113 Agreement</w:t>
            </w:r>
          </w:p>
          <w:p w14:paraId="36142026" w14:textId="77777777" w:rsidR="00711D50" w:rsidRDefault="00711D50" w:rsidP="005B30FD">
            <w:pPr>
              <w:shd w:val="clear" w:color="auto" w:fill="FFFFFF"/>
              <w:spacing w:line="330" w:lineRule="atLeast"/>
            </w:pPr>
            <w:r>
              <w:t>For functionality/model-ID based LCM,</w:t>
            </w:r>
          </w:p>
          <w:p w14:paraId="3D222D25" w14:textId="77777777" w:rsidR="00711D50" w:rsidRPr="00CD63A1" w:rsidRDefault="00711D50" w:rsidP="00922DFE">
            <w:pPr>
              <w:numPr>
                <w:ilvl w:val="0"/>
                <w:numId w:val="16"/>
              </w:numPr>
              <w:shd w:val="clear" w:color="auto" w:fill="FFFFFF"/>
              <w:spacing w:line="330" w:lineRule="atLeast"/>
            </w:pPr>
            <w:r>
              <w:t xml:space="preserve">Once functionalities/models are identified, </w:t>
            </w:r>
            <w:r w:rsidRPr="00B46A96">
              <w:rPr>
                <w:b/>
                <w:bCs/>
              </w:rPr>
              <w:t>the same or similar procedures may be used</w:t>
            </w:r>
            <w:r>
              <w:t xml:space="preserve"> for their activation, deactivation, switching, fallback, and monitoring.</w:t>
            </w:r>
          </w:p>
        </w:tc>
      </w:tr>
    </w:tbl>
    <w:p w14:paraId="767CE83C" w14:textId="77777777" w:rsidR="00711D50" w:rsidRDefault="00711D50" w:rsidP="00711D50"/>
    <w:p w14:paraId="67B859CE" w14:textId="77777777" w:rsidR="00711D50" w:rsidRDefault="00711D50" w:rsidP="003B54B9"/>
    <w:p w14:paraId="4657B138" w14:textId="3B8300F0" w:rsidR="00711D50" w:rsidRDefault="00711D50" w:rsidP="003B54B9">
      <w:r>
        <w:t xml:space="preserve">Therefore, there is only minor specification impact for additionally supporting model-ID-based LCM </w:t>
      </w:r>
      <w:r w:rsidR="00B46A96">
        <w:t>on top of</w:t>
      </w:r>
      <w:r>
        <w:t xml:space="preserve"> functionality-based-LCM, </w:t>
      </w:r>
      <w:r w:rsidR="00B46A96">
        <w:t>mainly:</w:t>
      </w:r>
    </w:p>
    <w:p w14:paraId="2B897BD5" w14:textId="3679C185" w:rsidR="00711D50" w:rsidRDefault="00711D50" w:rsidP="00922DFE">
      <w:pPr>
        <w:pStyle w:val="ListParagraph"/>
        <w:numPr>
          <w:ilvl w:val="0"/>
          <w:numId w:val="19"/>
        </w:numPr>
      </w:pPr>
      <w:r>
        <w:t xml:space="preserve">UE indicating supported model IDs, e.g., in the UE </w:t>
      </w:r>
      <w:proofErr w:type="gramStart"/>
      <w:r>
        <w:t>capability</w:t>
      </w:r>
      <w:proofErr w:type="gramEnd"/>
    </w:p>
    <w:p w14:paraId="1531BE97" w14:textId="7801DFE8" w:rsidR="00711D50" w:rsidRDefault="00711D50" w:rsidP="00922DFE">
      <w:pPr>
        <w:pStyle w:val="ListParagraph"/>
        <w:numPr>
          <w:ilvl w:val="0"/>
          <w:numId w:val="19"/>
        </w:numPr>
      </w:pPr>
      <w:r>
        <w:t>NW configuring/signaling model ID for activation/switching/</w:t>
      </w:r>
      <w:proofErr w:type="gramStart"/>
      <w:r>
        <w:t>monitoring</w:t>
      </w:r>
      <w:proofErr w:type="gramEnd"/>
    </w:p>
    <w:p w14:paraId="5D997EB3" w14:textId="2025BF53" w:rsidR="00711D50" w:rsidRDefault="00711D50" w:rsidP="00711D50">
      <w:r>
        <w:t xml:space="preserve">Otherwise, the same or similar procedures may be used for </w:t>
      </w:r>
      <w:r w:rsidR="00B46A96">
        <w:t xml:space="preserve">both </w:t>
      </w:r>
      <w:r>
        <w:t>LCM operations.</w:t>
      </w:r>
    </w:p>
    <w:p w14:paraId="7707302F" w14:textId="77777777" w:rsidR="00711D50" w:rsidRDefault="00711D50" w:rsidP="003B54B9"/>
    <w:p w14:paraId="71890ED6" w14:textId="6DD95D15" w:rsidR="007A0FA8" w:rsidRDefault="00711D50" w:rsidP="003B54B9">
      <w:r>
        <w:t>Regarding m</w:t>
      </w:r>
      <w:r w:rsidR="007A0FA8">
        <w:t xml:space="preserve">odel identification, </w:t>
      </w:r>
      <w:r>
        <w:t xml:space="preserve">the specification impact is little to none at least for </w:t>
      </w:r>
      <w:r w:rsidR="007A0FA8">
        <w:t xml:space="preserve">offline </w:t>
      </w:r>
      <w:r>
        <w:t xml:space="preserve">model identification </w:t>
      </w:r>
      <w:r w:rsidR="007A0FA8">
        <w:t>(model identification Type A).</w:t>
      </w:r>
    </w:p>
    <w:p w14:paraId="3A6D02A2" w14:textId="77777777" w:rsidR="007A0FA8" w:rsidRDefault="007A0FA8" w:rsidP="003B54B9"/>
    <w:p w14:paraId="532AC5EE" w14:textId="0DCE06AB" w:rsidR="00711D50" w:rsidRPr="0053215F" w:rsidRDefault="00B46A96" w:rsidP="00711D50">
      <w:pPr>
        <w:jc w:val="both"/>
        <w:rPr>
          <w:b/>
          <w:bCs/>
        </w:rPr>
      </w:pPr>
      <w:r>
        <w:rPr>
          <w:b/>
          <w:bCs/>
        </w:rPr>
        <w:t>Observation</w:t>
      </w:r>
      <w:r w:rsidR="00A269E0">
        <w:rPr>
          <w:b/>
          <w:bCs/>
        </w:rPr>
        <w:t xml:space="preserve"> </w:t>
      </w:r>
      <w:r w:rsidR="00B86C84">
        <w:rPr>
          <w:b/>
          <w:bCs/>
        </w:rPr>
        <w:t>9</w:t>
      </w:r>
      <w:r w:rsidR="00711D50" w:rsidRPr="00B21D73">
        <w:rPr>
          <w:b/>
          <w:bCs/>
        </w:rPr>
        <w:t xml:space="preserve">: </w:t>
      </w:r>
      <w:r w:rsidR="00711D50">
        <w:rPr>
          <w:b/>
          <w:bCs/>
        </w:rPr>
        <w:t xml:space="preserve">Additional spec impact for model-ID-based LCM is minimal. </w:t>
      </w:r>
    </w:p>
    <w:p w14:paraId="2AF81CB8" w14:textId="77777777" w:rsidR="00711D50" w:rsidRDefault="00711D50" w:rsidP="00711D50">
      <w:pPr>
        <w:jc w:val="both"/>
      </w:pPr>
    </w:p>
    <w:p w14:paraId="367BAA13" w14:textId="4F728687" w:rsidR="007340F6" w:rsidRPr="0053215F" w:rsidRDefault="007340F6" w:rsidP="007340F6">
      <w:pPr>
        <w:jc w:val="both"/>
        <w:rPr>
          <w:b/>
          <w:bCs/>
        </w:rPr>
      </w:pPr>
      <w:r>
        <w:rPr>
          <w:b/>
          <w:bCs/>
        </w:rPr>
        <w:t>Observation</w:t>
      </w:r>
      <w:r w:rsidR="00A269E0">
        <w:rPr>
          <w:b/>
          <w:bCs/>
        </w:rPr>
        <w:t xml:space="preserve"> </w:t>
      </w:r>
      <w:r w:rsidR="00B86C84">
        <w:rPr>
          <w:b/>
          <w:bCs/>
        </w:rPr>
        <w:t>10</w:t>
      </w:r>
      <w:r w:rsidRPr="00B21D73">
        <w:rPr>
          <w:b/>
          <w:bCs/>
        </w:rPr>
        <w:t xml:space="preserve">: </w:t>
      </w:r>
      <w:r>
        <w:rPr>
          <w:b/>
          <w:bCs/>
        </w:rPr>
        <w:t>Spec impact for model identification Type A is minimal.</w:t>
      </w:r>
    </w:p>
    <w:p w14:paraId="07D17D11" w14:textId="77777777" w:rsidR="00711D50" w:rsidRDefault="00711D50" w:rsidP="00711D50">
      <w:pPr>
        <w:jc w:val="both"/>
      </w:pPr>
    </w:p>
    <w:p w14:paraId="52DEE530" w14:textId="77777777" w:rsidR="007A0FA8" w:rsidRDefault="007A0FA8" w:rsidP="003B54B9"/>
    <w:p w14:paraId="7C5BA7DB" w14:textId="3FAAB163" w:rsidR="00711D50" w:rsidRDefault="00711D50" w:rsidP="00711D50">
      <w:pPr>
        <w:jc w:val="both"/>
      </w:pPr>
      <w:r>
        <w:t xml:space="preserve">Considering mentioned use cases and various benefits of model-ID-based </w:t>
      </w:r>
      <w:proofErr w:type="gramStart"/>
      <w:r>
        <w:t>LCM,</w:t>
      </w:r>
      <w:r w:rsidR="002E5A05">
        <w:t xml:space="preserve"> </w:t>
      </w:r>
      <w:r>
        <w:t>and</w:t>
      </w:r>
      <w:proofErr w:type="gramEnd"/>
      <w:r>
        <w:t xml:space="preserve"> considering minor specification additional impacts of model-ID-based LCM on top of functionality-based-LCM, it is natural to support both in specification.</w:t>
      </w:r>
      <w:r w:rsidR="002E5A05">
        <w:t xml:space="preserve"> There is no good reason to disallow either of them.</w:t>
      </w:r>
    </w:p>
    <w:p w14:paraId="3633C053" w14:textId="77777777" w:rsidR="003B54B9" w:rsidRDefault="003B54B9" w:rsidP="003B54B9">
      <w:pPr>
        <w:rPr>
          <w:b/>
          <w:bCs/>
          <w:u w:val="single"/>
        </w:rPr>
      </w:pPr>
    </w:p>
    <w:p w14:paraId="5E6F11BE" w14:textId="77777777" w:rsidR="003B54B9" w:rsidRDefault="003B54B9" w:rsidP="003B54B9">
      <w:pPr>
        <w:jc w:val="both"/>
        <w:rPr>
          <w:b/>
          <w:bCs/>
        </w:rPr>
      </w:pPr>
    </w:p>
    <w:p w14:paraId="0F442A03" w14:textId="5EA0598A" w:rsidR="001D6EB1" w:rsidRDefault="00711D50" w:rsidP="003B54B9">
      <w:pPr>
        <w:jc w:val="both"/>
        <w:rPr>
          <w:b/>
          <w:bCs/>
        </w:rPr>
      </w:pPr>
      <w:r w:rsidRPr="00955633">
        <w:rPr>
          <w:b/>
          <w:bCs/>
        </w:rPr>
        <w:t>Proposal</w:t>
      </w:r>
      <w:r w:rsidR="00A269E0">
        <w:rPr>
          <w:b/>
          <w:bCs/>
        </w:rPr>
        <w:t xml:space="preserve"> 1</w:t>
      </w:r>
      <w:r w:rsidR="00B86C84">
        <w:rPr>
          <w:b/>
          <w:bCs/>
        </w:rPr>
        <w:t>2</w:t>
      </w:r>
      <w:r w:rsidRPr="00955633">
        <w:rPr>
          <w:b/>
          <w:bCs/>
        </w:rPr>
        <w:t>:</w:t>
      </w:r>
      <w:r>
        <w:rPr>
          <w:b/>
          <w:bCs/>
        </w:rPr>
        <w:t xml:space="preserve"> Support both functionality-based LCM and model-ID-based LCM in Rel-19 normative work.</w:t>
      </w:r>
    </w:p>
    <w:p w14:paraId="77B84821" w14:textId="77777777" w:rsidR="003B54B9" w:rsidRDefault="003B54B9" w:rsidP="008B2A1E">
      <w:pPr>
        <w:rPr>
          <w:b/>
          <w:bCs/>
          <w:u w:val="single"/>
        </w:rPr>
      </w:pPr>
    </w:p>
    <w:p w14:paraId="29E224B6" w14:textId="77777777" w:rsidR="00C47F52" w:rsidRDefault="00C47F52" w:rsidP="00C47F52">
      <w:pPr>
        <w:rPr>
          <w:lang w:val="en-GB" w:eastAsia="zh-CN"/>
        </w:rPr>
      </w:pPr>
    </w:p>
    <w:p w14:paraId="602BD79A" w14:textId="77777777" w:rsidR="008602DC" w:rsidRPr="00A84806" w:rsidRDefault="008602DC" w:rsidP="00A84806">
      <w:pPr>
        <w:jc w:val="both"/>
        <w:rPr>
          <w:b/>
          <w:bCs/>
        </w:rPr>
      </w:pPr>
    </w:p>
    <w:p w14:paraId="26EED88F" w14:textId="27BE1132" w:rsidR="00484547" w:rsidRDefault="00EF515F" w:rsidP="00E57B02">
      <w:pPr>
        <w:pStyle w:val="Heading1"/>
        <w:numPr>
          <w:ilvl w:val="0"/>
          <w:numId w:val="37"/>
        </w:numPr>
      </w:pPr>
      <w:r>
        <w:rPr>
          <w:lang w:eastAsia="zh-CN"/>
        </w:rPr>
        <w:t>Model Identification</w:t>
      </w:r>
      <w:r w:rsidR="00897E6D">
        <w:rPr>
          <w:lang w:eastAsia="zh-CN"/>
        </w:rPr>
        <w:t xml:space="preserve"> Types</w:t>
      </w:r>
    </w:p>
    <w:p w14:paraId="3853E814" w14:textId="796115C6" w:rsidR="00CE197C" w:rsidRDefault="00CE197C" w:rsidP="0064242C">
      <w:pPr>
        <w:jc w:val="both"/>
        <w:rPr>
          <w:lang w:val="en-GB"/>
        </w:rPr>
      </w:pPr>
      <w:r w:rsidRPr="008813AA">
        <w:rPr>
          <w:lang w:val="en-GB"/>
        </w:rPr>
        <w:t>There is an agreement in RAN1 #113 f</w:t>
      </w:r>
      <w:r w:rsidR="009E64F8" w:rsidRPr="008813AA">
        <w:rPr>
          <w:lang w:val="en-GB"/>
        </w:rPr>
        <w:t>or m</w:t>
      </w:r>
      <w:r w:rsidR="00C550C2" w:rsidRPr="008813AA">
        <w:rPr>
          <w:lang w:val="en-GB"/>
        </w:rPr>
        <w:t>o</w:t>
      </w:r>
      <w:r w:rsidR="009E64F8" w:rsidRPr="008813AA">
        <w:rPr>
          <w:lang w:val="en-GB"/>
        </w:rPr>
        <w:t>del identification</w:t>
      </w:r>
      <w:r w:rsidR="004F335B" w:rsidRPr="008813AA">
        <w:rPr>
          <w:lang w:val="en-GB"/>
        </w:rPr>
        <w:t xml:space="preserve"> types</w:t>
      </w:r>
      <w:r w:rsidR="009E64F8" w:rsidRPr="008813AA">
        <w:rPr>
          <w:lang w:val="en-GB"/>
        </w:rPr>
        <w:t xml:space="preserve"> of UE-side or UE-part of two-sided models</w:t>
      </w:r>
      <w:r w:rsidRPr="008813AA">
        <w:rPr>
          <w:lang w:val="en-GB"/>
        </w:rPr>
        <w:t>.</w:t>
      </w:r>
    </w:p>
    <w:tbl>
      <w:tblPr>
        <w:tblStyle w:val="TableGrid"/>
        <w:tblW w:w="0" w:type="auto"/>
        <w:tblLook w:val="04A0" w:firstRow="1" w:lastRow="0" w:firstColumn="1" w:lastColumn="0" w:noHBand="0" w:noVBand="1"/>
      </w:tblPr>
      <w:tblGrid>
        <w:gridCol w:w="9962"/>
      </w:tblGrid>
      <w:tr w:rsidR="00CE197C" w14:paraId="5649B314" w14:textId="77777777" w:rsidTr="00CE197C">
        <w:tc>
          <w:tcPr>
            <w:tcW w:w="9962" w:type="dxa"/>
          </w:tcPr>
          <w:p w14:paraId="2BA8AB4F" w14:textId="22576F07" w:rsidR="00CE197C" w:rsidRDefault="00CE197C" w:rsidP="00CE197C">
            <w:pPr>
              <w:rPr>
                <w:rFonts w:eastAsia="DengXian"/>
                <w:highlight w:val="green"/>
                <w:lang w:eastAsia="zh-CN"/>
              </w:rPr>
            </w:pPr>
            <w:r>
              <w:rPr>
                <w:rFonts w:eastAsia="DengXian"/>
                <w:highlight w:val="green"/>
                <w:lang w:eastAsia="zh-CN"/>
              </w:rPr>
              <w:t xml:space="preserve">RAN1 #113 </w:t>
            </w:r>
            <w:r>
              <w:rPr>
                <w:rFonts w:eastAsia="DengXian" w:hint="eastAsia"/>
                <w:highlight w:val="green"/>
                <w:lang w:eastAsia="zh-CN"/>
              </w:rPr>
              <w:t>A</w:t>
            </w:r>
            <w:r>
              <w:rPr>
                <w:rFonts w:eastAsia="DengXian"/>
                <w:highlight w:val="green"/>
                <w:lang w:eastAsia="zh-CN"/>
              </w:rPr>
              <w:t>greement</w:t>
            </w:r>
          </w:p>
          <w:p w14:paraId="00C0B7DD" w14:textId="77777777" w:rsidR="00CE197C" w:rsidRPr="008813AA" w:rsidRDefault="00CE197C" w:rsidP="00CE197C">
            <w:r w:rsidRPr="008813AA">
              <w:t>For model identification of UE-side or UE-part of two-sided models, categorize model identification types as follows, and further study relevant aspects, necessity, and specification impact (if any).</w:t>
            </w:r>
          </w:p>
          <w:p w14:paraId="7C5A5BAB" w14:textId="77777777" w:rsidR="00CE197C" w:rsidRPr="008813AA" w:rsidRDefault="00CE197C" w:rsidP="00922DFE">
            <w:pPr>
              <w:numPr>
                <w:ilvl w:val="0"/>
                <w:numId w:val="11"/>
              </w:numPr>
              <w:ind w:left="688"/>
              <w:rPr>
                <w:rFonts w:eastAsia="Calibri"/>
              </w:rPr>
            </w:pPr>
            <w:r w:rsidRPr="008813AA">
              <w:rPr>
                <w:rFonts w:eastAsia="Calibri"/>
              </w:rPr>
              <w:t xml:space="preserve">Type A: Model is identified to NW (if applicable) and UE (if applicable) without over-the-air </w:t>
            </w:r>
            <w:proofErr w:type="gramStart"/>
            <w:r w:rsidRPr="008813AA">
              <w:rPr>
                <w:rFonts w:eastAsia="Calibri"/>
              </w:rPr>
              <w:t>signaling</w:t>
            </w:r>
            <w:proofErr w:type="gramEnd"/>
          </w:p>
          <w:p w14:paraId="317BACC7" w14:textId="77777777" w:rsidR="00CE197C" w:rsidRPr="008813AA" w:rsidRDefault="00CE197C" w:rsidP="00922DFE">
            <w:pPr>
              <w:numPr>
                <w:ilvl w:val="1"/>
                <w:numId w:val="11"/>
              </w:numPr>
              <w:ind w:left="1408"/>
              <w:rPr>
                <w:rFonts w:eastAsia="Calibri"/>
              </w:rPr>
            </w:pPr>
            <w:r w:rsidRPr="008813AA">
              <w:rPr>
                <w:rFonts w:eastAsia="Calibri"/>
              </w:rPr>
              <w:t>The model may be assigned with a model ID</w:t>
            </w:r>
            <w:r w:rsidRPr="008813AA">
              <w:rPr>
                <w:rFonts w:eastAsia="SimSun" w:hint="eastAsia"/>
                <w:lang w:eastAsia="zh-CN"/>
              </w:rPr>
              <w:t xml:space="preserve"> during the model identification</w:t>
            </w:r>
            <w:r w:rsidRPr="008813AA">
              <w:rPr>
                <w:rFonts w:eastAsia="Calibri"/>
              </w:rPr>
              <w:t xml:space="preserve">, which may be referred/used in over-the-air signaling after model identification. </w:t>
            </w:r>
          </w:p>
          <w:p w14:paraId="70A024D5" w14:textId="77777777" w:rsidR="00CE197C" w:rsidRPr="008813AA" w:rsidRDefault="00CE197C" w:rsidP="00922DFE">
            <w:pPr>
              <w:numPr>
                <w:ilvl w:val="1"/>
                <w:numId w:val="11"/>
              </w:numPr>
              <w:ind w:left="1408"/>
              <w:rPr>
                <w:rFonts w:eastAsia="Calibri"/>
              </w:rPr>
            </w:pPr>
            <w:r w:rsidRPr="008813AA">
              <w:rPr>
                <w:rFonts w:eastAsia="Calibri" w:hint="eastAsia"/>
                <w:lang w:eastAsia="zh-CN"/>
              </w:rPr>
              <w:t>F</w:t>
            </w:r>
            <w:r w:rsidRPr="008813AA">
              <w:rPr>
                <w:rFonts w:eastAsia="Calibri"/>
                <w:lang w:eastAsia="zh-CN"/>
              </w:rPr>
              <w:t>FS: Spec impact to other WGs</w:t>
            </w:r>
          </w:p>
          <w:p w14:paraId="4AB1F7B7" w14:textId="77777777" w:rsidR="00CE197C" w:rsidRPr="008813AA" w:rsidRDefault="00CE197C" w:rsidP="00922DFE">
            <w:pPr>
              <w:numPr>
                <w:ilvl w:val="0"/>
                <w:numId w:val="11"/>
              </w:numPr>
              <w:ind w:left="688"/>
              <w:rPr>
                <w:rFonts w:eastAsia="Calibri"/>
              </w:rPr>
            </w:pPr>
            <w:r w:rsidRPr="008813AA">
              <w:rPr>
                <w:rFonts w:eastAsia="Calibri"/>
              </w:rPr>
              <w:t xml:space="preserve">Type B: Model is identified via over-the-air signaling, </w:t>
            </w:r>
          </w:p>
          <w:p w14:paraId="2878F688" w14:textId="77777777" w:rsidR="00CE197C" w:rsidRPr="008813AA" w:rsidRDefault="00CE197C" w:rsidP="00922DFE">
            <w:pPr>
              <w:numPr>
                <w:ilvl w:val="1"/>
                <w:numId w:val="11"/>
              </w:numPr>
              <w:ind w:left="1408"/>
              <w:rPr>
                <w:rFonts w:eastAsia="Calibri"/>
                <w:strike/>
              </w:rPr>
            </w:pPr>
            <w:r w:rsidRPr="008813AA">
              <w:rPr>
                <w:rFonts w:eastAsia="Calibri"/>
              </w:rPr>
              <w:t xml:space="preserve">Type B1: </w:t>
            </w:r>
          </w:p>
          <w:p w14:paraId="43968B15" w14:textId="77777777" w:rsidR="00CE197C" w:rsidRPr="008813AA" w:rsidRDefault="00CE197C" w:rsidP="00922DFE">
            <w:pPr>
              <w:numPr>
                <w:ilvl w:val="2"/>
                <w:numId w:val="11"/>
              </w:numPr>
              <w:ind w:left="2128"/>
              <w:rPr>
                <w:rFonts w:eastAsia="Calibri"/>
              </w:rPr>
            </w:pPr>
            <w:r w:rsidRPr="008813AA">
              <w:rPr>
                <w:rFonts w:eastAsia="Calibri"/>
              </w:rPr>
              <w:t xml:space="preserve">Model identification initiated by the UE, and NW assists the remaining steps (if any) of the model </w:t>
            </w:r>
            <w:proofErr w:type="gramStart"/>
            <w:r w:rsidRPr="008813AA">
              <w:rPr>
                <w:rFonts w:eastAsia="Calibri"/>
              </w:rPr>
              <w:t>identification</w:t>
            </w:r>
            <w:proofErr w:type="gramEnd"/>
          </w:p>
          <w:p w14:paraId="01629001" w14:textId="77777777" w:rsidR="00CE197C" w:rsidRPr="008813AA" w:rsidRDefault="00CE197C" w:rsidP="00922DFE">
            <w:pPr>
              <w:numPr>
                <w:ilvl w:val="3"/>
                <w:numId w:val="11"/>
              </w:numPr>
              <w:ind w:left="2848"/>
              <w:rPr>
                <w:rFonts w:eastAsia="Calibri"/>
              </w:rPr>
            </w:pPr>
            <w:r w:rsidRPr="008813AA">
              <w:rPr>
                <w:rFonts w:eastAsia="Calibri"/>
              </w:rPr>
              <w:t>the model may be assigned with a model ID</w:t>
            </w:r>
            <w:r w:rsidRPr="008813AA">
              <w:rPr>
                <w:rFonts w:eastAsia="SimSun" w:hint="eastAsia"/>
                <w:lang w:eastAsia="zh-CN"/>
              </w:rPr>
              <w:t xml:space="preserve"> during the model </w:t>
            </w:r>
            <w:proofErr w:type="gramStart"/>
            <w:r w:rsidRPr="008813AA">
              <w:rPr>
                <w:rFonts w:eastAsia="SimSun" w:hint="eastAsia"/>
                <w:lang w:eastAsia="zh-CN"/>
              </w:rPr>
              <w:t>identification</w:t>
            </w:r>
            <w:proofErr w:type="gramEnd"/>
          </w:p>
          <w:p w14:paraId="3D3B3501" w14:textId="77777777" w:rsidR="00CE197C" w:rsidRPr="008813AA" w:rsidRDefault="00CE197C" w:rsidP="00922DFE">
            <w:pPr>
              <w:numPr>
                <w:ilvl w:val="2"/>
                <w:numId w:val="11"/>
              </w:numPr>
              <w:ind w:left="2128"/>
              <w:rPr>
                <w:rFonts w:eastAsia="Calibri"/>
              </w:rPr>
            </w:pPr>
            <w:r w:rsidRPr="008813AA">
              <w:rPr>
                <w:rFonts w:eastAsia="Calibri"/>
              </w:rPr>
              <w:t>FFS: details of steps</w:t>
            </w:r>
          </w:p>
          <w:p w14:paraId="236D3B83" w14:textId="77777777" w:rsidR="00CE197C" w:rsidRPr="008813AA" w:rsidRDefault="00CE197C" w:rsidP="00922DFE">
            <w:pPr>
              <w:numPr>
                <w:ilvl w:val="1"/>
                <w:numId w:val="11"/>
              </w:numPr>
              <w:ind w:left="1408"/>
              <w:rPr>
                <w:rFonts w:eastAsia="Calibri"/>
              </w:rPr>
            </w:pPr>
            <w:r w:rsidRPr="008813AA">
              <w:rPr>
                <w:rFonts w:eastAsia="Calibri"/>
              </w:rPr>
              <w:t>Type B2:</w:t>
            </w:r>
            <w:r w:rsidRPr="008813AA">
              <w:rPr>
                <w:rFonts w:eastAsia="Calibri"/>
                <w:strike/>
              </w:rPr>
              <w:t xml:space="preserve"> </w:t>
            </w:r>
          </w:p>
          <w:p w14:paraId="3090CEDB" w14:textId="77777777" w:rsidR="00CE197C" w:rsidRPr="008813AA" w:rsidRDefault="00CE197C" w:rsidP="00922DFE">
            <w:pPr>
              <w:numPr>
                <w:ilvl w:val="2"/>
                <w:numId w:val="11"/>
              </w:numPr>
              <w:ind w:left="2128"/>
              <w:rPr>
                <w:rFonts w:eastAsia="Calibri"/>
              </w:rPr>
            </w:pPr>
            <w:r w:rsidRPr="008813AA">
              <w:rPr>
                <w:rFonts w:eastAsia="Calibri"/>
              </w:rPr>
              <w:t xml:space="preserve">Model identification initiated by the NW, and UE responds (if applicable) for the remaining steps (if any) of the model </w:t>
            </w:r>
            <w:proofErr w:type="gramStart"/>
            <w:r w:rsidRPr="008813AA">
              <w:rPr>
                <w:rFonts w:eastAsia="Calibri"/>
              </w:rPr>
              <w:t>identification</w:t>
            </w:r>
            <w:proofErr w:type="gramEnd"/>
          </w:p>
          <w:p w14:paraId="3E5C7F3A" w14:textId="77777777" w:rsidR="00CE197C" w:rsidRPr="008813AA" w:rsidRDefault="00CE197C" w:rsidP="00922DFE">
            <w:pPr>
              <w:numPr>
                <w:ilvl w:val="3"/>
                <w:numId w:val="11"/>
              </w:numPr>
              <w:ind w:left="2848"/>
              <w:rPr>
                <w:rFonts w:eastAsia="Calibri"/>
              </w:rPr>
            </w:pPr>
            <w:r w:rsidRPr="008813AA">
              <w:rPr>
                <w:rFonts w:eastAsia="Calibri"/>
              </w:rPr>
              <w:t>the model may be assigned with a model ID</w:t>
            </w:r>
            <w:r w:rsidRPr="008813AA">
              <w:rPr>
                <w:rFonts w:eastAsia="SimSun" w:hint="eastAsia"/>
                <w:lang w:eastAsia="zh-CN"/>
              </w:rPr>
              <w:t xml:space="preserve"> during the model </w:t>
            </w:r>
            <w:proofErr w:type="gramStart"/>
            <w:r w:rsidRPr="008813AA">
              <w:rPr>
                <w:rFonts w:eastAsia="SimSun" w:hint="eastAsia"/>
                <w:lang w:eastAsia="zh-CN"/>
              </w:rPr>
              <w:t>identification</w:t>
            </w:r>
            <w:proofErr w:type="gramEnd"/>
          </w:p>
          <w:p w14:paraId="7D899B79" w14:textId="77777777" w:rsidR="00CE197C" w:rsidRPr="008813AA" w:rsidRDefault="00CE197C" w:rsidP="00922DFE">
            <w:pPr>
              <w:numPr>
                <w:ilvl w:val="2"/>
                <w:numId w:val="11"/>
              </w:numPr>
              <w:ind w:left="2128"/>
              <w:rPr>
                <w:rFonts w:eastAsia="Calibri"/>
              </w:rPr>
            </w:pPr>
            <w:r w:rsidRPr="008813AA">
              <w:rPr>
                <w:rFonts w:eastAsia="Calibri"/>
              </w:rPr>
              <w:t>FFS: details of steps</w:t>
            </w:r>
          </w:p>
          <w:p w14:paraId="12D025E0" w14:textId="231E7522" w:rsidR="00CE197C" w:rsidRDefault="00CE197C" w:rsidP="00CE197C">
            <w:pPr>
              <w:rPr>
                <w:lang w:val="en-GB"/>
              </w:rPr>
            </w:pPr>
            <w:r w:rsidRPr="008813AA">
              <w:t>Note: The support and applicability of each model identification Type is a separate discussion. This study does not imply that model identification is necessary.</w:t>
            </w:r>
          </w:p>
        </w:tc>
      </w:tr>
    </w:tbl>
    <w:p w14:paraId="48BF87FE" w14:textId="4995407F" w:rsidR="005449E3" w:rsidRDefault="005449E3" w:rsidP="00324577">
      <w:pPr>
        <w:jc w:val="both"/>
        <w:rPr>
          <w:b/>
          <w:bCs/>
          <w:strike/>
        </w:rPr>
      </w:pPr>
    </w:p>
    <w:p w14:paraId="5D0F6C95" w14:textId="77777777" w:rsidR="00651D21" w:rsidRDefault="00651D21" w:rsidP="00651D21">
      <w:pPr>
        <w:jc w:val="both"/>
      </w:pPr>
    </w:p>
    <w:p w14:paraId="67CF64F2" w14:textId="6B553C98" w:rsidR="003A192F" w:rsidRDefault="003A192F" w:rsidP="003A192F">
      <w:pPr>
        <w:jc w:val="both"/>
      </w:pPr>
      <w:r>
        <w:t xml:space="preserve">In the FL summary of RAN1 #114 meeting, it is requested to bring further discussions to clarify how each model </w:t>
      </w:r>
      <w:r w:rsidR="009E7397">
        <w:t xml:space="preserve">identification </w:t>
      </w:r>
      <w:r>
        <w:t>type works including basic procedures and where they can be used. The basic mechanism for Type A, Type B1 and Type B2 can be summarized as follows.</w:t>
      </w:r>
    </w:p>
    <w:p w14:paraId="14605F0B" w14:textId="77777777" w:rsidR="009764F7" w:rsidRDefault="009764F7" w:rsidP="009764F7"/>
    <w:p w14:paraId="0B08A800" w14:textId="77777777" w:rsidR="009E7397" w:rsidRDefault="009E7397" w:rsidP="009764F7"/>
    <w:p w14:paraId="36F96336" w14:textId="0A45D96F" w:rsidR="003A192F" w:rsidRPr="00CD1A31" w:rsidRDefault="003A192F" w:rsidP="003A192F">
      <w:pPr>
        <w:jc w:val="both"/>
        <w:rPr>
          <w:u w:val="single"/>
        </w:rPr>
      </w:pPr>
      <w:r w:rsidRPr="00651D21">
        <w:rPr>
          <w:u w:val="single"/>
        </w:rPr>
        <w:t xml:space="preserve">Type </w:t>
      </w:r>
      <w:r>
        <w:rPr>
          <w:u w:val="single"/>
        </w:rPr>
        <w:t>A</w:t>
      </w:r>
      <w:r w:rsidRPr="00651D21">
        <w:rPr>
          <w:u w:val="single"/>
        </w:rPr>
        <w:t xml:space="preserve"> model identification</w:t>
      </w:r>
    </w:p>
    <w:p w14:paraId="608D97E7" w14:textId="77777777" w:rsidR="009E7397" w:rsidRDefault="009E7397" w:rsidP="003A192F">
      <w:pPr>
        <w:jc w:val="both"/>
      </w:pPr>
    </w:p>
    <w:p w14:paraId="2DE1EB6A" w14:textId="71522B07" w:rsidR="0084092C" w:rsidRDefault="003A192F" w:rsidP="003A192F">
      <w:pPr>
        <w:jc w:val="both"/>
        <w:rPr>
          <w:lang w:val="en-GB" w:eastAsia="zh-CN"/>
        </w:rPr>
      </w:pPr>
      <w:r>
        <w:t>Type A is an offline</w:t>
      </w:r>
      <w:r w:rsidRPr="009620BC">
        <w:t xml:space="preserve"> process </w:t>
      </w:r>
      <w:r w:rsidR="009E7397">
        <w:t xml:space="preserve">where vendors may collaborate offline, develop/train models, and get a model ID assigned. One example is two-sided Type 1/2/3 offline model training, where a model ID </w:t>
      </w:r>
      <w:r w:rsidR="00B46A96">
        <w:t xml:space="preserve">(e.g., pairing ID) </w:t>
      </w:r>
      <w:r w:rsidR="009E7397">
        <w:t xml:space="preserve">may be assigned to a training session, a dataset, a decoder identity, etc. </w:t>
      </w:r>
      <w:r w:rsidR="009E7397">
        <w:rPr>
          <w:lang w:val="en-GB" w:eastAsia="zh-CN"/>
        </w:rPr>
        <w:t xml:space="preserve">Once </w:t>
      </w:r>
      <w:r w:rsidR="0084092C">
        <w:rPr>
          <w:lang w:val="en-GB" w:eastAsia="zh-CN"/>
        </w:rPr>
        <w:t xml:space="preserve">a </w:t>
      </w:r>
      <w:r w:rsidR="009E7397">
        <w:rPr>
          <w:lang w:val="en-GB" w:eastAsia="zh-CN"/>
        </w:rPr>
        <w:t>model</w:t>
      </w:r>
      <w:r w:rsidR="0084092C">
        <w:rPr>
          <w:lang w:val="en-GB" w:eastAsia="zh-CN"/>
        </w:rPr>
        <w:t>(s)</w:t>
      </w:r>
      <w:r w:rsidR="009E7397">
        <w:rPr>
          <w:lang w:val="en-GB" w:eastAsia="zh-CN"/>
        </w:rPr>
        <w:t xml:space="preserve"> is developed/trained, the model can be made known to NW and UE</w:t>
      </w:r>
      <w:r w:rsidR="0084092C">
        <w:rPr>
          <w:lang w:val="en-GB" w:eastAsia="zh-CN"/>
        </w:rPr>
        <w:t xml:space="preserve"> (i.e., is identified at NW and UE)</w:t>
      </w:r>
      <w:r w:rsidR="009E7397">
        <w:rPr>
          <w:lang w:val="en-GB" w:eastAsia="zh-CN"/>
        </w:rPr>
        <w:t xml:space="preserve">. </w:t>
      </w:r>
      <w:r w:rsidR="0084092C">
        <w:rPr>
          <w:lang w:val="en-GB" w:eastAsia="zh-CN"/>
        </w:rPr>
        <w:t xml:space="preserve">Note that the model is identified </w:t>
      </w:r>
      <w:r w:rsidR="00B46A96" w:rsidRPr="00B46A96">
        <w:rPr>
          <w:b/>
          <w:bCs/>
          <w:lang w:val="en-GB" w:eastAsia="zh-CN"/>
        </w:rPr>
        <w:t>to</w:t>
      </w:r>
      <w:r w:rsidR="0084092C">
        <w:rPr>
          <w:lang w:val="en-GB" w:eastAsia="zh-CN"/>
        </w:rPr>
        <w:t xml:space="preserve"> NW and </w:t>
      </w:r>
      <w:r w:rsidR="00B46A96" w:rsidRPr="00B46A96">
        <w:rPr>
          <w:b/>
          <w:bCs/>
          <w:lang w:val="en-GB" w:eastAsia="zh-CN"/>
        </w:rPr>
        <w:t>to</w:t>
      </w:r>
      <w:r w:rsidR="0084092C">
        <w:rPr>
          <w:lang w:val="en-GB" w:eastAsia="zh-CN"/>
        </w:rPr>
        <w:t xml:space="preserve"> UE separately, rather than between NW and UE directly. For the UE side, this may be done </w:t>
      </w:r>
      <w:r w:rsidR="00B46A96">
        <w:rPr>
          <w:lang w:val="en-GB" w:eastAsia="zh-CN"/>
        </w:rPr>
        <w:t xml:space="preserve">from the UE-side vendor to each UE </w:t>
      </w:r>
      <w:r w:rsidR="0084092C">
        <w:rPr>
          <w:lang w:val="en-GB" w:eastAsia="zh-CN"/>
        </w:rPr>
        <w:t xml:space="preserve">via firmware update (e.g., FOTA) to update necessary SW/FW pieces at the UE to support the model </w:t>
      </w:r>
      <w:proofErr w:type="gramStart"/>
      <w:r w:rsidR="0084092C">
        <w:rPr>
          <w:lang w:val="en-GB" w:eastAsia="zh-CN"/>
        </w:rPr>
        <w:t>and also</w:t>
      </w:r>
      <w:proofErr w:type="gramEnd"/>
      <w:r w:rsidR="0084092C">
        <w:rPr>
          <w:lang w:val="en-GB" w:eastAsia="zh-CN"/>
        </w:rPr>
        <w:t xml:space="preserve"> to update the UE capability.</w:t>
      </w:r>
    </w:p>
    <w:p w14:paraId="5E951407" w14:textId="77777777" w:rsidR="0084092C" w:rsidRDefault="0084092C" w:rsidP="003A192F">
      <w:pPr>
        <w:jc w:val="both"/>
        <w:rPr>
          <w:lang w:val="en-GB" w:eastAsia="zh-CN"/>
        </w:rPr>
      </w:pPr>
    </w:p>
    <w:p w14:paraId="28B0A244" w14:textId="180B1E95" w:rsidR="009E7397" w:rsidRDefault="009E7397" w:rsidP="003A192F">
      <w:pPr>
        <w:jc w:val="both"/>
      </w:pPr>
      <w:r>
        <w:t>Since this is an offline process</w:t>
      </w:r>
      <w:r w:rsidR="00B46A96">
        <w:t>,</w:t>
      </w:r>
      <w:r>
        <w:t xml:space="preserve"> there is no anticipated spec impact </w:t>
      </w:r>
      <w:r w:rsidR="00B46A96">
        <w:t>in</w:t>
      </w:r>
      <w:r>
        <w:t xml:space="preserve"> RAN.</w:t>
      </w:r>
    </w:p>
    <w:p w14:paraId="464680C4" w14:textId="77777777" w:rsidR="007340F6" w:rsidRDefault="007340F6" w:rsidP="003A192F">
      <w:pPr>
        <w:jc w:val="both"/>
        <w:rPr>
          <w:lang w:val="en-GB" w:eastAsia="zh-CN"/>
        </w:rPr>
      </w:pPr>
    </w:p>
    <w:p w14:paraId="69606BDE" w14:textId="0F515210" w:rsidR="00651D21" w:rsidRDefault="0084092C" w:rsidP="00651D21">
      <w:pPr>
        <w:jc w:val="both"/>
        <w:rPr>
          <w:highlight w:val="yellow"/>
          <w:u w:val="single"/>
        </w:rPr>
      </w:pPr>
      <w:r>
        <w:rPr>
          <w:lang w:val="en-GB" w:eastAsia="zh-CN"/>
        </w:rPr>
        <w:t>Once mode is identified via Type A, a</w:t>
      </w:r>
      <w:r w:rsidR="003A192F">
        <w:t xml:space="preserve">s agreed in RAN1 #114, </w:t>
      </w:r>
      <w:r w:rsidR="003A192F" w:rsidRPr="001D0717">
        <w:t xml:space="preserve">UE indicates supported AI/ML models IDs </w:t>
      </w:r>
      <w:r w:rsidR="003A192F">
        <w:t>with</w:t>
      </w:r>
      <w:r w:rsidR="003A192F" w:rsidRPr="001D0717">
        <w:t xml:space="preserve"> UE capability report</w:t>
      </w:r>
      <w:r w:rsidR="003A192F">
        <w:t xml:space="preserve"> as a starting point.</w:t>
      </w:r>
    </w:p>
    <w:p w14:paraId="24F01103" w14:textId="77777777" w:rsidR="008602DC" w:rsidRDefault="008602DC" w:rsidP="00651D21">
      <w:pPr>
        <w:jc w:val="both"/>
        <w:rPr>
          <w:highlight w:val="yellow"/>
          <w:u w:val="single"/>
        </w:rPr>
      </w:pPr>
    </w:p>
    <w:p w14:paraId="1A5D5318" w14:textId="51E696AA" w:rsidR="007340F6" w:rsidRPr="0053215F" w:rsidRDefault="007340F6" w:rsidP="007340F6">
      <w:pPr>
        <w:jc w:val="both"/>
        <w:rPr>
          <w:b/>
          <w:bCs/>
        </w:rPr>
      </w:pPr>
      <w:r>
        <w:rPr>
          <w:b/>
          <w:bCs/>
        </w:rPr>
        <w:t>Observation</w:t>
      </w:r>
      <w:r w:rsidR="00CC6766">
        <w:rPr>
          <w:b/>
          <w:bCs/>
        </w:rPr>
        <w:t xml:space="preserve"> </w:t>
      </w:r>
      <w:r w:rsidR="001D7D3D">
        <w:rPr>
          <w:b/>
          <w:bCs/>
        </w:rPr>
        <w:t>1</w:t>
      </w:r>
      <w:r w:rsidR="00B86C84">
        <w:rPr>
          <w:b/>
          <w:bCs/>
        </w:rPr>
        <w:t>1</w:t>
      </w:r>
      <w:r w:rsidRPr="00B21D73">
        <w:rPr>
          <w:b/>
          <w:bCs/>
        </w:rPr>
        <w:t xml:space="preserve">: </w:t>
      </w:r>
      <w:r>
        <w:rPr>
          <w:b/>
          <w:bCs/>
        </w:rPr>
        <w:t>Spec impact for model identification Type A is minimal.</w:t>
      </w:r>
    </w:p>
    <w:p w14:paraId="05FAB056" w14:textId="77777777" w:rsidR="008602DC" w:rsidRDefault="008602DC" w:rsidP="00651D21">
      <w:pPr>
        <w:jc w:val="both"/>
        <w:rPr>
          <w:highlight w:val="yellow"/>
          <w:u w:val="single"/>
        </w:rPr>
      </w:pPr>
    </w:p>
    <w:p w14:paraId="33A0AB4F" w14:textId="77777777" w:rsidR="00ED42BC" w:rsidRPr="00192185" w:rsidRDefault="00ED42BC" w:rsidP="00651D21">
      <w:pPr>
        <w:jc w:val="both"/>
        <w:rPr>
          <w:highlight w:val="yellow"/>
          <w:u w:val="single"/>
        </w:rPr>
      </w:pPr>
    </w:p>
    <w:p w14:paraId="33170655" w14:textId="34B33118" w:rsidR="00651D21" w:rsidRDefault="00651D21" w:rsidP="00651D21">
      <w:pPr>
        <w:jc w:val="both"/>
        <w:rPr>
          <w:u w:val="single"/>
        </w:rPr>
      </w:pPr>
      <w:r w:rsidRPr="00651D21">
        <w:rPr>
          <w:u w:val="single"/>
        </w:rPr>
        <w:t>Type B1 model identification</w:t>
      </w:r>
    </w:p>
    <w:p w14:paraId="7A7200E7" w14:textId="77777777" w:rsidR="007340F6" w:rsidRDefault="007340F6" w:rsidP="00651D21">
      <w:pPr>
        <w:jc w:val="both"/>
      </w:pPr>
    </w:p>
    <w:p w14:paraId="43389C9C" w14:textId="603878DE" w:rsidR="007340F6" w:rsidRDefault="007340F6" w:rsidP="00651D21">
      <w:pPr>
        <w:jc w:val="both"/>
      </w:pPr>
      <w:r>
        <w:t xml:space="preserve">There are several use cases </w:t>
      </w:r>
      <w:r w:rsidR="00517EB0">
        <w:t xml:space="preserve">for Type B1 </w:t>
      </w:r>
      <w:r>
        <w:t>mentioned by companies.</w:t>
      </w:r>
    </w:p>
    <w:p w14:paraId="54E7CFF2" w14:textId="77777777" w:rsidR="007340F6" w:rsidRDefault="007340F6" w:rsidP="00651D21">
      <w:pPr>
        <w:jc w:val="both"/>
      </w:pPr>
    </w:p>
    <w:p w14:paraId="044677BF" w14:textId="3E92F7D0" w:rsidR="007340F6" w:rsidRDefault="007340F6" w:rsidP="00651D21">
      <w:pPr>
        <w:jc w:val="both"/>
      </w:pPr>
      <w:r>
        <w:t>Use case 1: as an over-the-air version of Type A</w:t>
      </w:r>
    </w:p>
    <w:p w14:paraId="6B962708" w14:textId="77777777" w:rsidR="007340F6" w:rsidRPr="007340F6" w:rsidRDefault="007340F6" w:rsidP="00651D21">
      <w:pPr>
        <w:jc w:val="both"/>
      </w:pPr>
    </w:p>
    <w:p w14:paraId="3623BC08" w14:textId="092516D6" w:rsidR="007340F6" w:rsidRDefault="007340F6" w:rsidP="00651D21">
      <w:pPr>
        <w:jc w:val="both"/>
      </w:pPr>
      <w:r>
        <w:t xml:space="preserve">This </w:t>
      </w:r>
      <w:r w:rsidR="00B46A96">
        <w:t>use case</w:t>
      </w:r>
      <w:r>
        <w:t xml:space="preserve"> of Type B1 identification is </w:t>
      </w:r>
      <w:proofErr w:type="gramStart"/>
      <w:r>
        <w:t>similar to</w:t>
      </w:r>
      <w:proofErr w:type="gramEnd"/>
      <w:r>
        <w:t xml:space="preserve"> Type A identification, except that an over-the-air signaling is used for UE to convey the model meta information to the NW. This</w:t>
      </w:r>
      <w:r w:rsidR="00B46A96">
        <w:t xml:space="preserve"> use case</w:t>
      </w:r>
      <w:r>
        <w:t xml:space="preserve"> has downsides for several reasons:</w:t>
      </w:r>
    </w:p>
    <w:p w14:paraId="14671465" w14:textId="70F8B027" w:rsidR="007340F6" w:rsidRPr="00C4602F" w:rsidRDefault="007340F6" w:rsidP="00922DFE">
      <w:pPr>
        <w:pStyle w:val="ListParagraph"/>
        <w:numPr>
          <w:ilvl w:val="0"/>
          <w:numId w:val="11"/>
        </w:numPr>
        <w:jc w:val="both"/>
      </w:pPr>
      <w:r w:rsidRPr="00202D34">
        <w:rPr>
          <w:lang w:val="en-GB" w:eastAsia="zh-CN"/>
        </w:rPr>
        <w:t xml:space="preserve">A model is developed to be used by many UEs, </w:t>
      </w:r>
      <w:r w:rsidR="00C4602F">
        <w:rPr>
          <w:lang w:val="en-GB" w:eastAsia="zh-CN"/>
        </w:rPr>
        <w:t xml:space="preserve">so </w:t>
      </w:r>
      <w:r w:rsidR="00202D34" w:rsidRPr="00202D34">
        <w:rPr>
          <w:lang w:val="en-GB" w:eastAsia="zh-CN"/>
        </w:rPr>
        <w:t xml:space="preserve">the idea of </w:t>
      </w:r>
      <w:r w:rsidR="00202D34">
        <w:rPr>
          <w:lang w:val="en-GB" w:eastAsia="zh-CN"/>
        </w:rPr>
        <w:t>u</w:t>
      </w:r>
      <w:r w:rsidR="00202D34">
        <w:rPr>
          <w:lang w:eastAsia="zh-CN"/>
        </w:rPr>
        <w:t>sing</w:t>
      </w:r>
      <w:r w:rsidRPr="00202D34">
        <w:rPr>
          <w:lang w:val="en-GB" w:eastAsia="zh-CN"/>
        </w:rPr>
        <w:t xml:space="preserve"> a representative UE </w:t>
      </w:r>
      <w:r w:rsidR="00202D34" w:rsidRPr="00202D34">
        <w:rPr>
          <w:lang w:val="en-GB" w:eastAsia="zh-CN"/>
        </w:rPr>
        <w:t xml:space="preserve">as a relay </w:t>
      </w:r>
      <w:r w:rsidRPr="00202D34">
        <w:rPr>
          <w:lang w:val="en-GB" w:eastAsia="zh-CN"/>
        </w:rPr>
        <w:t>to convey the model information to NW</w:t>
      </w:r>
      <w:r w:rsidR="00202D34">
        <w:rPr>
          <w:lang w:val="en-GB" w:eastAsia="zh-CN"/>
        </w:rPr>
        <w:t xml:space="preserve"> is strange </w:t>
      </w:r>
      <w:r w:rsidR="00B46A96">
        <w:rPr>
          <w:lang w:val="en-GB" w:eastAsia="zh-CN"/>
        </w:rPr>
        <w:t xml:space="preserve">and </w:t>
      </w:r>
      <w:r w:rsidR="00202D34">
        <w:rPr>
          <w:lang w:val="en-GB" w:eastAsia="zh-CN"/>
        </w:rPr>
        <w:t>unjustified.</w:t>
      </w:r>
    </w:p>
    <w:p w14:paraId="758C58A5" w14:textId="142314D4" w:rsidR="00C4602F" w:rsidRPr="00202D34" w:rsidRDefault="00C4602F" w:rsidP="00922DFE">
      <w:pPr>
        <w:pStyle w:val="ListParagraph"/>
        <w:numPr>
          <w:ilvl w:val="1"/>
          <w:numId w:val="11"/>
        </w:numPr>
        <w:jc w:val="both"/>
      </w:pPr>
      <w:r>
        <w:rPr>
          <w:lang w:val="en-GB" w:eastAsia="zh-CN"/>
        </w:rPr>
        <w:t xml:space="preserve">Note that the actual traffic will be routed like this: UE-side server (UP traffic) </w:t>
      </w:r>
      <w:r w:rsidRPr="00C4602F">
        <w:rPr>
          <w:rFonts w:ascii="Wingdings" w:eastAsia="Wingdings" w:hAnsi="Wingdings" w:cs="Wingdings"/>
          <w:lang w:val="en-GB" w:eastAsia="zh-CN"/>
        </w:rPr>
        <w:sym w:font="Wingdings" w:char="F0E0"/>
      </w:r>
      <w:r>
        <w:rPr>
          <w:lang w:val="en-GB" w:eastAsia="zh-CN"/>
        </w:rPr>
        <w:t xml:space="preserve"> NW (as a pipe</w:t>
      </w:r>
      <w:r w:rsidR="00B46A96">
        <w:rPr>
          <w:lang w:val="en-GB" w:eastAsia="zh-CN"/>
        </w:rPr>
        <w:t xml:space="preserve"> for UP traffic</w:t>
      </w:r>
      <w:r>
        <w:rPr>
          <w:lang w:val="en-GB" w:eastAsia="zh-CN"/>
        </w:rPr>
        <w:t xml:space="preserve">) </w:t>
      </w:r>
      <w:r w:rsidRPr="00C4602F">
        <w:rPr>
          <w:rFonts w:ascii="Wingdings" w:eastAsia="Wingdings" w:hAnsi="Wingdings" w:cs="Wingdings"/>
          <w:lang w:val="en-GB" w:eastAsia="zh-CN"/>
        </w:rPr>
        <w:sym w:font="Wingdings" w:char="F0E0"/>
      </w:r>
      <w:r>
        <w:rPr>
          <w:lang w:val="en-GB" w:eastAsia="zh-CN"/>
        </w:rPr>
        <w:t xml:space="preserve"> UE (UP traffic) </w:t>
      </w:r>
      <w:r w:rsidRPr="00C4602F">
        <w:rPr>
          <w:rFonts w:ascii="Wingdings" w:eastAsia="Wingdings" w:hAnsi="Wingdings" w:cs="Wingdings"/>
          <w:lang w:val="en-GB" w:eastAsia="zh-CN"/>
        </w:rPr>
        <w:sym w:font="Wingdings" w:char="F0E0"/>
      </w:r>
      <w:r>
        <w:rPr>
          <w:lang w:val="en-GB" w:eastAsia="zh-CN"/>
        </w:rPr>
        <w:t xml:space="preserve"> UE interprets the UP traffic and form</w:t>
      </w:r>
      <w:r w:rsidR="00B46A96">
        <w:rPr>
          <w:lang w:val="en-GB" w:eastAsia="zh-CN"/>
        </w:rPr>
        <w:t>s</w:t>
      </w:r>
      <w:r>
        <w:rPr>
          <w:lang w:val="en-GB" w:eastAsia="zh-CN"/>
        </w:rPr>
        <w:t xml:space="preserve"> the over-the-air message </w:t>
      </w:r>
      <w:r w:rsidRPr="00C4602F">
        <w:rPr>
          <w:rFonts w:ascii="Wingdings" w:eastAsia="Wingdings" w:hAnsi="Wingdings" w:cs="Wingdings"/>
          <w:lang w:val="en-GB" w:eastAsia="zh-CN"/>
        </w:rPr>
        <w:sym w:font="Wingdings" w:char="F0E0"/>
      </w:r>
      <w:r>
        <w:rPr>
          <w:lang w:val="en-GB" w:eastAsia="zh-CN"/>
        </w:rPr>
        <w:t xml:space="preserve"> NW. This is a very strange way.</w:t>
      </w:r>
    </w:p>
    <w:p w14:paraId="040351E8" w14:textId="069EF31C" w:rsidR="00202D34" w:rsidRPr="00202D34" w:rsidRDefault="00B46A96" w:rsidP="00922DFE">
      <w:pPr>
        <w:pStyle w:val="ListParagraph"/>
        <w:numPr>
          <w:ilvl w:val="0"/>
          <w:numId w:val="11"/>
        </w:numPr>
        <w:jc w:val="both"/>
      </w:pPr>
      <w:r>
        <w:rPr>
          <w:lang w:val="en-GB" w:eastAsia="zh-CN"/>
        </w:rPr>
        <w:t>This incurs s</w:t>
      </w:r>
      <w:r w:rsidR="00202D34">
        <w:rPr>
          <w:lang w:val="en-GB" w:eastAsia="zh-CN"/>
        </w:rPr>
        <w:t>pecification effort, while the same thing could be done without RAN specification via Type A</w:t>
      </w:r>
      <w:r>
        <w:rPr>
          <w:lang w:val="en-GB" w:eastAsia="zh-CN"/>
        </w:rPr>
        <w:t>.</w:t>
      </w:r>
    </w:p>
    <w:p w14:paraId="4FA86EF9" w14:textId="7897B79C" w:rsidR="007340F6" w:rsidRDefault="00B46A96" w:rsidP="00922DFE">
      <w:pPr>
        <w:pStyle w:val="ListParagraph"/>
        <w:numPr>
          <w:ilvl w:val="0"/>
          <w:numId w:val="11"/>
        </w:numPr>
        <w:jc w:val="both"/>
      </w:pPr>
      <w:r>
        <w:rPr>
          <w:lang w:val="en-GB" w:eastAsia="zh-CN"/>
        </w:rPr>
        <w:t>This incurs u</w:t>
      </w:r>
      <w:r w:rsidR="00202D34">
        <w:rPr>
          <w:lang w:val="en-GB" w:eastAsia="zh-CN"/>
        </w:rPr>
        <w:t xml:space="preserve">nnecessary implementation burden for UE side </w:t>
      </w:r>
      <w:r w:rsidR="007340F6" w:rsidRPr="00202D34">
        <w:rPr>
          <w:lang w:val="en-GB" w:eastAsia="zh-CN"/>
        </w:rPr>
        <w:t xml:space="preserve">to </w:t>
      </w:r>
      <w:r w:rsidR="007340F6" w:rsidRPr="00DF3CE5">
        <w:t xml:space="preserve">program one designated UE to perform model identification or implement a protocol </w:t>
      </w:r>
      <w:r w:rsidR="007340F6">
        <w:t xml:space="preserve">by a UE-side vendor </w:t>
      </w:r>
      <w:r w:rsidR="007340F6" w:rsidRPr="00DF3CE5">
        <w:t xml:space="preserve">where a </w:t>
      </w:r>
      <w:r w:rsidR="007340F6">
        <w:t xml:space="preserve">UE-side </w:t>
      </w:r>
      <w:r w:rsidR="007340F6" w:rsidRPr="00DF3CE5">
        <w:t>server chooses and commands a UE to perform identification</w:t>
      </w:r>
      <w:r>
        <w:t>.</w:t>
      </w:r>
    </w:p>
    <w:p w14:paraId="2AA1C32F" w14:textId="77777777" w:rsidR="007340F6" w:rsidRDefault="007340F6" w:rsidP="00651D21">
      <w:pPr>
        <w:jc w:val="both"/>
      </w:pPr>
    </w:p>
    <w:p w14:paraId="02EC32C1" w14:textId="77777777" w:rsidR="00712638" w:rsidRDefault="00712638" w:rsidP="00651D21">
      <w:pPr>
        <w:jc w:val="both"/>
      </w:pPr>
    </w:p>
    <w:p w14:paraId="1EA54868" w14:textId="7E742AFA" w:rsidR="00C4602F" w:rsidRDefault="00C4602F" w:rsidP="00C4602F">
      <w:pPr>
        <w:jc w:val="both"/>
      </w:pPr>
      <w:r>
        <w:t>Use case 2: (Logical) AI/ML model created by UE based on conditions of the Feature/FG</w:t>
      </w:r>
    </w:p>
    <w:p w14:paraId="5AC2BE41" w14:textId="523BB5F9" w:rsidR="00C4602F" w:rsidRDefault="00C4602F" w:rsidP="00C4602F">
      <w:pPr>
        <w:jc w:val="both"/>
      </w:pPr>
    </w:p>
    <w:p w14:paraId="406E91BE" w14:textId="5E43E65F" w:rsidR="00C4602F" w:rsidRDefault="00C4602F" w:rsidP="00C4602F">
      <w:pPr>
        <w:spacing w:after="120" w:line="360" w:lineRule="auto"/>
        <w:rPr>
          <w:rFonts w:eastAsia="MS Mincho"/>
          <w:lang w:eastAsia="ja-JP"/>
        </w:rPr>
      </w:pPr>
      <w:r>
        <w:rPr>
          <w:rFonts w:eastAsia="MS Mincho"/>
          <w:lang w:eastAsia="ja-JP"/>
        </w:rPr>
        <w:t>This is essentially the same as assigning an ID to a</w:t>
      </w:r>
      <w:r w:rsidR="00B46A96">
        <w:rPr>
          <w:rFonts w:eastAsia="MS Mincho"/>
          <w:lang w:eastAsia="ja-JP"/>
        </w:rPr>
        <w:t>n identified</w:t>
      </w:r>
      <w:r>
        <w:rPr>
          <w:rFonts w:eastAsia="MS Mincho"/>
          <w:lang w:eastAsia="ja-JP"/>
        </w:rPr>
        <w:t xml:space="preserve"> functionality in functionality-based LCM. </w:t>
      </w:r>
      <w:r w:rsidR="00712638">
        <w:rPr>
          <w:rFonts w:eastAsia="MS Mincho"/>
          <w:lang w:eastAsia="ja-JP"/>
        </w:rPr>
        <w:t>In this view, functionality-based LCM becomes a special case of model-ID-based LCM</w:t>
      </w:r>
      <w:r w:rsidR="00B46A96">
        <w:rPr>
          <w:rFonts w:eastAsia="MS Mincho"/>
          <w:lang w:eastAsia="ja-JP"/>
        </w:rPr>
        <w:t xml:space="preserve">, which is also captured in the FL’s </w:t>
      </w:r>
      <w:r w:rsidR="00B46A96" w:rsidRPr="00FB0E29">
        <w:rPr>
          <w:u w:val="single"/>
        </w:rPr>
        <w:t>Proposed conclusion 8-6e</w:t>
      </w:r>
      <w:r w:rsidR="00712638">
        <w:rPr>
          <w:rFonts w:eastAsia="MS Mincho"/>
          <w:lang w:eastAsia="ja-JP"/>
        </w:rPr>
        <w:t xml:space="preserve">. However, for efficient discussion, it will be good to discuss such an ID </w:t>
      </w:r>
      <w:r w:rsidR="00B46A96">
        <w:rPr>
          <w:rFonts w:eastAsia="MS Mincho"/>
          <w:lang w:eastAsia="ja-JP"/>
        </w:rPr>
        <w:t>ass</w:t>
      </w:r>
      <w:r w:rsidR="00712638">
        <w:rPr>
          <w:rFonts w:eastAsia="MS Mincho"/>
          <w:lang w:eastAsia="ja-JP"/>
        </w:rPr>
        <w:t>i</w:t>
      </w:r>
      <w:r w:rsidR="00B46A96">
        <w:rPr>
          <w:rFonts w:eastAsia="MS Mincho"/>
          <w:lang w:eastAsia="ja-JP"/>
        </w:rPr>
        <w:t>g</w:t>
      </w:r>
      <w:r w:rsidR="00712638">
        <w:rPr>
          <w:rFonts w:eastAsia="MS Mincho"/>
          <w:lang w:eastAsia="ja-JP"/>
        </w:rPr>
        <w:t>n</w:t>
      </w:r>
      <w:r w:rsidR="00B46A96">
        <w:rPr>
          <w:rFonts w:eastAsia="MS Mincho"/>
          <w:lang w:eastAsia="ja-JP"/>
        </w:rPr>
        <w:t xml:space="preserve">ment to a functionality </w:t>
      </w:r>
      <w:r w:rsidR="007409C3">
        <w:rPr>
          <w:rFonts w:eastAsia="MS Mincho"/>
          <w:lang w:eastAsia="ja-JP"/>
        </w:rPr>
        <w:t xml:space="preserve">in </w:t>
      </w:r>
      <w:r w:rsidR="00712638">
        <w:rPr>
          <w:rFonts w:eastAsia="MS Mincho"/>
          <w:lang w:eastAsia="ja-JP"/>
        </w:rPr>
        <w:t>the context of functionality-based LCM, rather than mixing it into a model identification discussion.</w:t>
      </w:r>
    </w:p>
    <w:p w14:paraId="0114127B" w14:textId="77777777" w:rsidR="00517EB0" w:rsidRDefault="00517EB0" w:rsidP="00C4602F">
      <w:pPr>
        <w:spacing w:after="120" w:line="360" w:lineRule="auto"/>
        <w:rPr>
          <w:rFonts w:eastAsia="MS Mincho"/>
          <w:lang w:eastAsia="ja-JP"/>
        </w:rPr>
      </w:pPr>
    </w:p>
    <w:p w14:paraId="2DC7E391" w14:textId="41377EEC" w:rsidR="00712638" w:rsidRPr="00C4602F" w:rsidRDefault="00712638" w:rsidP="00C4602F">
      <w:pPr>
        <w:spacing w:after="120" w:line="360" w:lineRule="auto"/>
        <w:rPr>
          <w:rFonts w:eastAsia="MS Mincho"/>
          <w:lang w:eastAsia="ja-JP"/>
        </w:rPr>
      </w:pPr>
      <w:r>
        <w:rPr>
          <w:rFonts w:eastAsia="MS Mincho"/>
          <w:lang w:eastAsia="ja-JP"/>
        </w:rPr>
        <w:t xml:space="preserve">Use case 3: online training of UE-side/part </w:t>
      </w:r>
      <w:proofErr w:type="gramStart"/>
      <w:r>
        <w:rPr>
          <w:rFonts w:eastAsia="MS Mincho"/>
          <w:lang w:eastAsia="ja-JP"/>
        </w:rPr>
        <w:t>model</w:t>
      </w:r>
      <w:proofErr w:type="gramEnd"/>
    </w:p>
    <w:p w14:paraId="47F95854" w14:textId="326964AD" w:rsidR="00C4602F" w:rsidRDefault="00712638" w:rsidP="00651D21">
      <w:pPr>
        <w:jc w:val="both"/>
      </w:pPr>
      <w:r>
        <w:t>In this use case, UE creates a new model (i.e., updated parameters) via online training, and UE identifies the new model to NW. While this is a valid use case, there is little discussion in Rel-18 on such online training, so the discussion of such use case of Type B1 can be deprioritized in Rel-18</w:t>
      </w:r>
      <w:r w:rsidR="007409C3">
        <w:t xml:space="preserve"> given the study is nearing end.</w:t>
      </w:r>
    </w:p>
    <w:p w14:paraId="32F160A0" w14:textId="77777777" w:rsidR="00C4602F" w:rsidRDefault="00C4602F" w:rsidP="00651D21">
      <w:pPr>
        <w:jc w:val="both"/>
      </w:pPr>
    </w:p>
    <w:p w14:paraId="7B3796E8" w14:textId="77777777" w:rsidR="00C4602F" w:rsidRDefault="00C4602F" w:rsidP="00651D21">
      <w:pPr>
        <w:jc w:val="both"/>
      </w:pPr>
    </w:p>
    <w:p w14:paraId="44C02AC9" w14:textId="41C58964" w:rsidR="008602DC" w:rsidRDefault="00712638" w:rsidP="00651D21">
      <w:pPr>
        <w:jc w:val="both"/>
      </w:pPr>
      <w:r>
        <w:t>Overall, it seems that there is no clear reason to include Type B1 model identification in Rel-18 discussion toward potential Rel-19 specification. Given the time remaining for Rel-18 SI and additional specification impacts of Type B1, we propose to deprioritize Type B1 in Rel-18 SI.</w:t>
      </w:r>
      <w:r w:rsidR="00517EB0">
        <w:t xml:space="preserve"> Type B1 may be discussed in the future studies.</w:t>
      </w:r>
    </w:p>
    <w:p w14:paraId="5EEB718F" w14:textId="77777777" w:rsidR="00712638" w:rsidRDefault="00712638" w:rsidP="00651D21">
      <w:pPr>
        <w:jc w:val="both"/>
      </w:pPr>
    </w:p>
    <w:p w14:paraId="2BD46B7E" w14:textId="77777777" w:rsidR="00712638" w:rsidRPr="00651D21" w:rsidRDefault="00712638" w:rsidP="00651D21">
      <w:pPr>
        <w:jc w:val="both"/>
      </w:pPr>
    </w:p>
    <w:p w14:paraId="37FDFD1C" w14:textId="36B0F4F3" w:rsidR="00552E03" w:rsidRDefault="00552E03" w:rsidP="00552E03">
      <w:pPr>
        <w:jc w:val="both"/>
        <w:rPr>
          <w:u w:val="single"/>
        </w:rPr>
      </w:pPr>
      <w:r w:rsidRPr="00651D21">
        <w:rPr>
          <w:u w:val="single"/>
        </w:rPr>
        <w:t>Type B</w:t>
      </w:r>
      <w:r>
        <w:rPr>
          <w:u w:val="single"/>
        </w:rPr>
        <w:t>2</w:t>
      </w:r>
      <w:r w:rsidRPr="00651D21">
        <w:rPr>
          <w:u w:val="single"/>
        </w:rPr>
        <w:t xml:space="preserve"> model identification</w:t>
      </w:r>
    </w:p>
    <w:p w14:paraId="66626F9B" w14:textId="77777777" w:rsidR="00651D21" w:rsidRDefault="00651D21" w:rsidP="009764F7"/>
    <w:p w14:paraId="4DA6DB8F" w14:textId="06C4C4BD" w:rsidR="009764F7" w:rsidRPr="00CD1A31" w:rsidRDefault="00CD1A31" w:rsidP="00CD1A31">
      <w:pPr>
        <w:tabs>
          <w:tab w:val="left" w:pos="1014"/>
        </w:tabs>
        <w:jc w:val="both"/>
        <w:rPr>
          <w:highlight w:val="yellow"/>
        </w:rPr>
      </w:pPr>
      <w:r w:rsidRPr="00CD1A31">
        <w:t>Type B2 may be used in conjunction with model transfer from NW to UE to identify a new model of the previously identified structure with new parameters.</w:t>
      </w:r>
    </w:p>
    <w:p w14:paraId="56F05701" w14:textId="77777777" w:rsidR="009764F7" w:rsidRDefault="009764F7" w:rsidP="009764F7"/>
    <w:p w14:paraId="3D703D03" w14:textId="2AEFCBB9" w:rsidR="008602DC" w:rsidRPr="00552E03" w:rsidRDefault="00517EB0" w:rsidP="00552E03">
      <w:pPr>
        <w:jc w:val="both"/>
        <w:rPr>
          <w:b/>
          <w:bCs/>
        </w:rPr>
      </w:pPr>
      <w:r>
        <w:rPr>
          <w:b/>
          <w:bCs/>
        </w:rPr>
        <w:t>Proposal</w:t>
      </w:r>
      <w:r w:rsidR="00B86C84">
        <w:rPr>
          <w:b/>
          <w:bCs/>
        </w:rPr>
        <w:t xml:space="preserve"> 13</w:t>
      </w:r>
      <w:r w:rsidR="00552E03" w:rsidRPr="00552E03">
        <w:rPr>
          <w:b/>
          <w:bCs/>
        </w:rPr>
        <w:t>: Type B2 can be used for model transfer.</w:t>
      </w:r>
    </w:p>
    <w:p w14:paraId="50F81058" w14:textId="77777777" w:rsidR="00552E03" w:rsidRDefault="00552E03" w:rsidP="00324577">
      <w:pPr>
        <w:autoSpaceDE w:val="0"/>
        <w:autoSpaceDN w:val="0"/>
        <w:adjustRightInd w:val="0"/>
        <w:jc w:val="both"/>
        <w:rPr>
          <w:rStyle w:val="ui-provider"/>
          <w:highlight w:val="yellow"/>
        </w:rPr>
      </w:pPr>
    </w:p>
    <w:p w14:paraId="63765310" w14:textId="2DB3195D" w:rsidR="00552E03" w:rsidRPr="00552E03" w:rsidRDefault="008602DC" w:rsidP="00324577">
      <w:pPr>
        <w:rPr>
          <w:b/>
          <w:bCs/>
        </w:rPr>
      </w:pPr>
      <w:r w:rsidRPr="00552E03">
        <w:rPr>
          <w:b/>
          <w:bCs/>
        </w:rPr>
        <w:t>Proposal</w:t>
      </w:r>
      <w:r w:rsidR="000026E6">
        <w:rPr>
          <w:b/>
        </w:rPr>
        <w:t xml:space="preserve"> 1</w:t>
      </w:r>
      <w:r w:rsidR="00B86C84">
        <w:rPr>
          <w:b/>
        </w:rPr>
        <w:t>4</w:t>
      </w:r>
      <w:r w:rsidRPr="00552E03">
        <w:rPr>
          <w:b/>
          <w:bCs/>
        </w:rPr>
        <w:t>:</w:t>
      </w:r>
    </w:p>
    <w:p w14:paraId="0F5C0124" w14:textId="1C36D757" w:rsidR="00324577" w:rsidRPr="00552E03" w:rsidRDefault="00552E03" w:rsidP="00922DFE">
      <w:pPr>
        <w:pStyle w:val="ListParagraph"/>
        <w:numPr>
          <w:ilvl w:val="0"/>
          <w:numId w:val="11"/>
        </w:numPr>
        <w:rPr>
          <w:b/>
          <w:bCs/>
        </w:rPr>
      </w:pPr>
      <w:r w:rsidRPr="00552E03">
        <w:rPr>
          <w:b/>
          <w:bCs/>
        </w:rPr>
        <w:t xml:space="preserve">Support </w:t>
      </w:r>
      <w:r w:rsidR="008602DC" w:rsidRPr="00552E03">
        <w:rPr>
          <w:b/>
          <w:bCs/>
        </w:rPr>
        <w:t xml:space="preserve">Type A model identification in Rel-19 </w:t>
      </w:r>
      <w:r w:rsidRPr="00552E03">
        <w:rPr>
          <w:b/>
          <w:bCs/>
        </w:rPr>
        <w:t>normative work</w:t>
      </w:r>
      <w:r w:rsidR="008602DC" w:rsidRPr="00552E03">
        <w:rPr>
          <w:b/>
          <w:bCs/>
        </w:rPr>
        <w:t xml:space="preserve">, as it has little specification impact and there is no reason to disallow it given the </w:t>
      </w:r>
      <w:r w:rsidR="007409C3">
        <w:rPr>
          <w:b/>
          <w:bCs/>
        </w:rPr>
        <w:t xml:space="preserve">various </w:t>
      </w:r>
      <w:r w:rsidR="008602DC" w:rsidRPr="00552E03">
        <w:rPr>
          <w:b/>
          <w:bCs/>
        </w:rPr>
        <w:t xml:space="preserve">benefits </w:t>
      </w:r>
      <w:r w:rsidR="007409C3">
        <w:rPr>
          <w:b/>
          <w:bCs/>
        </w:rPr>
        <w:t xml:space="preserve">and use cases </w:t>
      </w:r>
      <w:r w:rsidRPr="00552E03">
        <w:rPr>
          <w:b/>
          <w:bCs/>
        </w:rPr>
        <w:t>of model-ID-based LCM</w:t>
      </w:r>
      <w:r w:rsidR="008602DC" w:rsidRPr="00552E03">
        <w:rPr>
          <w:b/>
          <w:bCs/>
        </w:rPr>
        <w:t>.</w:t>
      </w:r>
    </w:p>
    <w:p w14:paraId="1547BE1D" w14:textId="5BDFC3AF" w:rsidR="00552E03" w:rsidRPr="00552E03" w:rsidRDefault="00552E03" w:rsidP="00922DFE">
      <w:pPr>
        <w:pStyle w:val="ListParagraph"/>
        <w:numPr>
          <w:ilvl w:val="0"/>
          <w:numId w:val="11"/>
        </w:numPr>
        <w:rPr>
          <w:b/>
          <w:bCs/>
        </w:rPr>
      </w:pPr>
      <w:r w:rsidRPr="00552E03">
        <w:rPr>
          <w:b/>
          <w:bCs/>
        </w:rPr>
        <w:t>Deprioritize Type B1 model identification in Rel-18 discussion and from Rel-19 normative work.</w:t>
      </w:r>
    </w:p>
    <w:p w14:paraId="0EEE9600" w14:textId="64A0AAC9" w:rsidR="00552E03" w:rsidRPr="00552E03" w:rsidRDefault="00552E03" w:rsidP="00922DFE">
      <w:pPr>
        <w:pStyle w:val="ListParagraph"/>
        <w:numPr>
          <w:ilvl w:val="0"/>
          <w:numId w:val="11"/>
        </w:numPr>
        <w:rPr>
          <w:b/>
          <w:bCs/>
        </w:rPr>
      </w:pPr>
      <w:r w:rsidRPr="00552E03">
        <w:rPr>
          <w:b/>
          <w:bCs/>
        </w:rPr>
        <w:t xml:space="preserve">Include Type B2 </w:t>
      </w:r>
      <w:r>
        <w:rPr>
          <w:b/>
          <w:bCs/>
        </w:rPr>
        <w:t xml:space="preserve">in Rel-19 normative work </w:t>
      </w:r>
      <w:r w:rsidRPr="00552E03">
        <w:rPr>
          <w:b/>
          <w:bCs/>
        </w:rPr>
        <w:t xml:space="preserve">if model transfer is </w:t>
      </w:r>
      <w:r>
        <w:rPr>
          <w:b/>
          <w:bCs/>
        </w:rPr>
        <w:t>included</w:t>
      </w:r>
      <w:r w:rsidRPr="00552E03">
        <w:rPr>
          <w:b/>
          <w:bCs/>
        </w:rPr>
        <w:t>. Procedure details can be discussed in the work item phase.</w:t>
      </w:r>
    </w:p>
    <w:p w14:paraId="69B17538" w14:textId="77777777" w:rsidR="008602DC" w:rsidRDefault="008602DC" w:rsidP="00324577"/>
    <w:p w14:paraId="51211CFD" w14:textId="6A50F1C0" w:rsidR="003A4744" w:rsidRPr="000604CE" w:rsidRDefault="003A4744" w:rsidP="00E57B02">
      <w:pPr>
        <w:pStyle w:val="Heading1"/>
        <w:numPr>
          <w:ilvl w:val="0"/>
          <w:numId w:val="37"/>
        </w:numPr>
      </w:pPr>
      <w:bookmarkStart w:id="1" w:name="_Ref127434607"/>
      <w:r w:rsidRPr="000604CE">
        <w:t>Assessing/monitoring inactive model/functionality</w:t>
      </w:r>
    </w:p>
    <w:p w14:paraId="601919A2" w14:textId="77777777" w:rsidR="00552E03" w:rsidRDefault="00552E03" w:rsidP="00E16ADC"/>
    <w:p w14:paraId="1D8A8D98" w14:textId="127D5110" w:rsidR="00552E03" w:rsidRDefault="00552E03" w:rsidP="00E16ADC">
      <w:r>
        <w:t>In RAN1 #113, the following was agreed.</w:t>
      </w:r>
    </w:p>
    <w:p w14:paraId="37C7EC36" w14:textId="77777777" w:rsidR="00552E03" w:rsidRDefault="00552E03" w:rsidP="00E16ADC"/>
    <w:tbl>
      <w:tblPr>
        <w:tblStyle w:val="TableGrid"/>
        <w:tblW w:w="0" w:type="auto"/>
        <w:tblLook w:val="04A0" w:firstRow="1" w:lastRow="0" w:firstColumn="1" w:lastColumn="0" w:noHBand="0" w:noVBand="1"/>
      </w:tblPr>
      <w:tblGrid>
        <w:gridCol w:w="9962"/>
      </w:tblGrid>
      <w:tr w:rsidR="00552E03" w14:paraId="2F23093D" w14:textId="77777777" w:rsidTr="00552E03">
        <w:tc>
          <w:tcPr>
            <w:tcW w:w="9962" w:type="dxa"/>
          </w:tcPr>
          <w:p w14:paraId="6E263CC7" w14:textId="6323DA08" w:rsidR="00552E03" w:rsidRDefault="00552E03" w:rsidP="00552E03">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r w:rsidRPr="00552E03">
              <w:rPr>
                <w:rFonts w:eastAsia="SimSun" w:cs="DengXian"/>
                <w:bCs/>
                <w:iCs/>
                <w:color w:val="000000"/>
                <w:sz w:val="21"/>
                <w:szCs w:val="21"/>
                <w:highlight w:val="green"/>
                <w:lang w:eastAsia="zh-CN"/>
              </w:rPr>
              <w:t xml:space="preserve"> from RAN1 </w:t>
            </w:r>
            <w:r>
              <w:rPr>
                <w:rFonts w:eastAsia="SimSun" w:cs="DengXian"/>
                <w:bCs/>
                <w:iCs/>
                <w:color w:val="000000"/>
                <w:sz w:val="21"/>
                <w:szCs w:val="21"/>
                <w:highlight w:val="green"/>
                <w:lang w:eastAsia="zh-CN"/>
              </w:rPr>
              <w:t>#</w:t>
            </w:r>
            <w:r w:rsidRPr="00552E03">
              <w:rPr>
                <w:rFonts w:eastAsia="SimSun" w:cs="DengXian"/>
                <w:bCs/>
                <w:iCs/>
                <w:color w:val="000000"/>
                <w:sz w:val="21"/>
                <w:szCs w:val="21"/>
                <w:highlight w:val="green"/>
                <w:lang w:eastAsia="zh-CN"/>
              </w:rPr>
              <w:t>113</w:t>
            </w:r>
          </w:p>
          <w:p w14:paraId="4BF69368" w14:textId="77777777" w:rsidR="00552E03" w:rsidRDefault="00552E03" w:rsidP="00552E03">
            <w:pPr>
              <w:autoSpaceDE w:val="0"/>
              <w:autoSpaceDN w:val="0"/>
              <w:adjustRightInd w:val="0"/>
              <w:snapToGrid w:val="0"/>
              <w:spacing w:after="120"/>
              <w:rPr>
                <w:rFonts w:eastAsia="SimSun" w:cs="DengXian"/>
                <w:bCs/>
                <w:iCs/>
                <w:sz w:val="21"/>
                <w:szCs w:val="21"/>
                <w:lang w:eastAsia="zh-CN"/>
              </w:rPr>
            </w:pPr>
            <w:proofErr w:type="gramStart"/>
            <w:r>
              <w:rPr>
                <w:rFonts w:eastAsia="SimSun" w:cs="DengXian"/>
                <w:bCs/>
                <w:iCs/>
                <w:sz w:val="21"/>
                <w:szCs w:val="21"/>
                <w:lang w:eastAsia="zh-CN"/>
              </w:rPr>
              <w:t>For the purpose of</w:t>
            </w:r>
            <w:proofErr w:type="gramEnd"/>
            <w:r>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4D81D306" w14:textId="77777777" w:rsidR="00552E03" w:rsidRDefault="00552E03" w:rsidP="00922DFE">
            <w:pPr>
              <w:pStyle w:val="ListParagraph"/>
              <w:numPr>
                <w:ilvl w:val="0"/>
                <w:numId w:val="1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w:t>
            </w:r>
            <w:proofErr w:type="gramStart"/>
            <w:r>
              <w:rPr>
                <w:rFonts w:eastAsia="SimSun" w:cs="DengXian"/>
                <w:bCs/>
                <w:iCs/>
                <w:sz w:val="21"/>
                <w:szCs w:val="21"/>
                <w:lang w:eastAsia="zh-CN"/>
              </w:rPr>
              <w:t>functionality</w:t>
            </w:r>
            <w:proofErr w:type="gramEnd"/>
          </w:p>
          <w:p w14:paraId="088969A5" w14:textId="77777777" w:rsidR="00552E03" w:rsidRDefault="00552E03" w:rsidP="00922DFE">
            <w:pPr>
              <w:pStyle w:val="ListParagraph"/>
              <w:numPr>
                <w:ilvl w:val="0"/>
                <w:numId w:val="1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based on input/output data </w:t>
            </w:r>
            <w:proofErr w:type="gramStart"/>
            <w:r>
              <w:rPr>
                <w:rFonts w:eastAsia="SimSun" w:cs="DengXian"/>
                <w:bCs/>
                <w:iCs/>
                <w:sz w:val="21"/>
                <w:szCs w:val="21"/>
                <w:lang w:eastAsia="zh-CN"/>
              </w:rPr>
              <w:t>distribution</w:t>
            </w:r>
            <w:proofErr w:type="gramEnd"/>
          </w:p>
          <w:p w14:paraId="1AA697F7" w14:textId="77777777" w:rsidR="00552E03" w:rsidRDefault="00552E03" w:rsidP="00922DFE">
            <w:pPr>
              <w:pStyle w:val="ListParagraph"/>
              <w:numPr>
                <w:ilvl w:val="0"/>
                <w:numId w:val="1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using the inactive model/functionality for monitoring purpose and measuring the inference </w:t>
            </w:r>
            <w:proofErr w:type="gramStart"/>
            <w:r>
              <w:rPr>
                <w:rFonts w:eastAsia="SimSun" w:cs="DengXian"/>
                <w:bCs/>
                <w:iCs/>
                <w:sz w:val="21"/>
                <w:szCs w:val="21"/>
                <w:lang w:eastAsia="zh-CN"/>
              </w:rPr>
              <w:t>accuracy</w:t>
            </w:r>
            <w:proofErr w:type="gramEnd"/>
          </w:p>
          <w:p w14:paraId="04209AFA" w14:textId="77777777" w:rsidR="00552E03" w:rsidRDefault="00552E03" w:rsidP="00922DFE">
            <w:pPr>
              <w:pStyle w:val="ListParagraph"/>
              <w:numPr>
                <w:ilvl w:val="0"/>
                <w:numId w:val="17"/>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71E61DCB" w14:textId="77777777" w:rsidR="00552E03" w:rsidRDefault="00552E03" w:rsidP="00552E03">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2D0EE2E4" w14:textId="57C9DF8A" w:rsidR="00552E03" w:rsidRDefault="00552E03" w:rsidP="00552E03">
            <w:pPr>
              <w:tabs>
                <w:tab w:val="left" w:pos="-4820"/>
              </w:tabs>
              <w:autoSpaceDE w:val="0"/>
              <w:autoSpaceDN w:val="0"/>
              <w:adjustRightInd w:val="0"/>
              <w:snapToGrid w:val="0"/>
              <w:spacing w:after="120" w:line="259" w:lineRule="auto"/>
              <w:ind w:left="360"/>
              <w:contextualSpacing/>
            </w:pPr>
            <w:r>
              <w:rPr>
                <w:rFonts w:eastAsia="SimSun" w:cs="DengXian"/>
                <w:bCs/>
                <w:iCs/>
                <w:sz w:val="21"/>
                <w:szCs w:val="21"/>
                <w:lang w:eastAsia="zh-CN"/>
              </w:rPr>
              <w:t>FFS: Additional aspects specific to the case where the inactive model has never been activated before, if any.</w:t>
            </w:r>
          </w:p>
        </w:tc>
      </w:tr>
    </w:tbl>
    <w:p w14:paraId="031F3C6F" w14:textId="77777777" w:rsidR="00552E03" w:rsidRDefault="00552E03" w:rsidP="00E16ADC"/>
    <w:p w14:paraId="17BC1635" w14:textId="77777777" w:rsidR="00552E03" w:rsidRDefault="00552E03" w:rsidP="00E16ADC"/>
    <w:p w14:paraId="7E324946" w14:textId="77777777" w:rsidR="00552E03" w:rsidRDefault="00552E03" w:rsidP="00552E03">
      <w:r w:rsidRPr="00B34AE0">
        <w:t xml:space="preserve">In the </w:t>
      </w:r>
      <w:r>
        <w:t xml:space="preserve">RAN1 #114 meeting, the following aspects for assessment/monitoring </w:t>
      </w:r>
      <w:r>
        <w:rPr>
          <w:rFonts w:eastAsia="SimSun" w:cstheme="minorHAnsi"/>
          <w:bCs/>
          <w:iCs/>
          <w:lang w:eastAsia="zh-CN"/>
        </w:rPr>
        <w:t>of inactive models / functionalities</w:t>
      </w:r>
      <w:r>
        <w:t xml:space="preserve"> have been discussed.</w:t>
      </w:r>
    </w:p>
    <w:tbl>
      <w:tblPr>
        <w:tblStyle w:val="TableGrid"/>
        <w:tblW w:w="0" w:type="auto"/>
        <w:tblLook w:val="04A0" w:firstRow="1" w:lastRow="0" w:firstColumn="1" w:lastColumn="0" w:noHBand="0" w:noVBand="1"/>
      </w:tblPr>
      <w:tblGrid>
        <w:gridCol w:w="9962"/>
      </w:tblGrid>
      <w:tr w:rsidR="00E16ADC" w14:paraId="70BE7838" w14:textId="77777777" w:rsidTr="005B30FD">
        <w:tc>
          <w:tcPr>
            <w:tcW w:w="9962" w:type="dxa"/>
          </w:tcPr>
          <w:p w14:paraId="33C3E1AD" w14:textId="57A9E9B7" w:rsidR="00834EE1" w:rsidRDefault="00834EE1" w:rsidP="005B30FD">
            <w:pPr>
              <w:spacing w:line="360" w:lineRule="auto"/>
              <w:rPr>
                <w:rFonts w:eastAsia="SimSun" w:cstheme="minorHAnsi"/>
                <w:bCs/>
                <w:iCs/>
                <w:lang w:eastAsia="zh-CN"/>
              </w:rPr>
            </w:pPr>
            <w:r w:rsidRPr="00834EE1">
              <w:rPr>
                <w:rFonts w:eastAsia="SimSun" w:cstheme="minorHAnsi"/>
                <w:bCs/>
                <w:iCs/>
                <w:lang w:eastAsia="zh-CN"/>
              </w:rPr>
              <w:t>Proposal 8-13c:</w:t>
            </w:r>
          </w:p>
          <w:p w14:paraId="4F59B2DF" w14:textId="3CEEE494" w:rsidR="00E16ADC" w:rsidRPr="00552E03" w:rsidRDefault="00E16ADC" w:rsidP="005B30FD">
            <w:pPr>
              <w:spacing w:line="360" w:lineRule="auto"/>
              <w:rPr>
                <w:rFonts w:eastAsia="SimSun" w:cstheme="minorHAnsi"/>
                <w:bCs/>
                <w:iCs/>
                <w:lang w:eastAsia="zh-CN"/>
              </w:rPr>
            </w:pPr>
            <w:r>
              <w:rPr>
                <w:rFonts w:eastAsia="SimSun" w:cstheme="minorHAnsi"/>
                <w:bCs/>
                <w:iCs/>
                <w:lang w:eastAsia="zh-CN"/>
              </w:rPr>
              <w:t xml:space="preserve">Confirm the necessity of assessment/monitoring of inactive models / functionalities, with the following </w:t>
            </w:r>
            <w:r w:rsidRPr="00552E03">
              <w:rPr>
                <w:rFonts w:eastAsia="SimSun" w:cstheme="minorHAnsi"/>
                <w:bCs/>
                <w:iCs/>
                <w:lang w:eastAsia="zh-CN"/>
              </w:rPr>
              <w:t>assumptions as the starting point:</w:t>
            </w:r>
          </w:p>
          <w:p w14:paraId="3F30064E" w14:textId="77777777" w:rsidR="00E16ADC" w:rsidRPr="00552E03" w:rsidRDefault="00E16ADC" w:rsidP="005B30FD">
            <w:pPr>
              <w:pStyle w:val="ListParagraph"/>
              <w:numPr>
                <w:ilvl w:val="0"/>
                <w:numId w:val="6"/>
              </w:numPr>
              <w:spacing w:after="120" w:line="360" w:lineRule="auto"/>
              <w:rPr>
                <w:rFonts w:eastAsia="SimSun" w:cstheme="minorHAnsi"/>
                <w:bCs/>
                <w:iCs/>
                <w:lang w:eastAsia="zh-CN"/>
              </w:rPr>
            </w:pPr>
            <w:r w:rsidRPr="00552E03">
              <w:rPr>
                <w:rFonts w:eastAsia="SimSun" w:cstheme="minorHAnsi"/>
              </w:rPr>
              <w:t>One way to monitor inactive models/functionalities is by activating them and reusing m</w:t>
            </w:r>
            <w:r w:rsidRPr="00552E03">
              <w:rPr>
                <w:rFonts w:eastAsia="SimSun" w:cstheme="minorHAnsi"/>
                <w:bCs/>
                <w:iCs/>
                <w:lang w:eastAsia="zh-CN"/>
              </w:rPr>
              <w:t>echanisms defined for monitoring of active models/functionalities</w:t>
            </w:r>
            <w:r w:rsidRPr="00552E03">
              <w:rPr>
                <w:rFonts w:eastAsia="SimSun" w:cstheme="minorHAnsi"/>
              </w:rPr>
              <w:t>.</w:t>
            </w:r>
            <w:r w:rsidRPr="00552E03">
              <w:t xml:space="preserve"> </w:t>
            </w:r>
          </w:p>
          <w:p w14:paraId="306EAA64" w14:textId="77777777" w:rsidR="00E16ADC" w:rsidRPr="00552E03" w:rsidRDefault="00E16ADC" w:rsidP="005B30FD">
            <w:pPr>
              <w:pStyle w:val="ListParagraph"/>
              <w:numPr>
                <w:ilvl w:val="0"/>
                <w:numId w:val="6"/>
              </w:numPr>
              <w:spacing w:after="120" w:line="360" w:lineRule="auto"/>
            </w:pPr>
            <w:r w:rsidRPr="00552E03">
              <w:rPr>
                <w:rFonts w:eastAsia="SimSun" w:cstheme="minorHAnsi"/>
              </w:rPr>
              <w:t>T</w:t>
            </w:r>
            <w:r w:rsidRPr="00552E03">
              <w:rPr>
                <w:rFonts w:eastAsia="SimSun" w:cstheme="minorHAnsi"/>
                <w:bCs/>
                <w:iCs/>
                <w:lang w:eastAsia="zh-CN"/>
              </w:rPr>
              <w:t>he following aspects may be considered for further study or in WI to assess the applicability and expected performance of an inactive model/functionality:</w:t>
            </w:r>
          </w:p>
          <w:p w14:paraId="208B7FD1" w14:textId="77777777" w:rsidR="00E16ADC" w:rsidRPr="00552E03" w:rsidRDefault="00E16ADC" w:rsidP="005B30FD">
            <w:pPr>
              <w:pStyle w:val="ListParagraph"/>
              <w:numPr>
                <w:ilvl w:val="1"/>
                <w:numId w:val="6"/>
              </w:numPr>
              <w:spacing w:after="120" w:line="360" w:lineRule="auto"/>
              <w:rPr>
                <w:rFonts w:eastAsia="SimSun" w:cstheme="minorHAnsi"/>
                <w:bCs/>
                <w:iCs/>
                <w:lang w:eastAsia="zh-CN"/>
              </w:rPr>
            </w:pPr>
            <w:r w:rsidRPr="00552E03">
              <w:rPr>
                <w:rFonts w:eastAsia="SimSun" w:cstheme="minorHAnsi"/>
                <w:bCs/>
                <w:iCs/>
                <w:lang w:eastAsia="zh-CN"/>
              </w:rPr>
              <w:t>Configuring an AI/ML model for monitoring without activation (e.g., monitoring-only mode without reporting</w:t>
            </w:r>
            <w:r w:rsidRPr="00552E03">
              <w:rPr>
                <w:rFonts w:eastAsia="SimSun" w:cstheme="minorHAnsi"/>
              </w:rPr>
              <w:t xml:space="preserve"> predicted beams in BM Case 1 and 2</w:t>
            </w:r>
            <w:r w:rsidRPr="00552E03">
              <w:rPr>
                <w:rFonts w:eastAsia="SimSun" w:cstheme="minorHAnsi"/>
                <w:bCs/>
                <w:iCs/>
                <w:lang w:eastAsia="zh-CN"/>
              </w:rPr>
              <w:t>)</w:t>
            </w:r>
          </w:p>
          <w:p w14:paraId="22B34553" w14:textId="77777777" w:rsidR="00E16ADC" w:rsidRPr="00552E03" w:rsidRDefault="00E16ADC" w:rsidP="005B30FD">
            <w:pPr>
              <w:pStyle w:val="ListParagraph"/>
              <w:numPr>
                <w:ilvl w:val="1"/>
                <w:numId w:val="6"/>
              </w:numPr>
              <w:spacing w:after="120" w:line="360" w:lineRule="auto"/>
              <w:rPr>
                <w:rFonts w:eastAsia="SimSun" w:cstheme="minorHAnsi"/>
                <w:bCs/>
                <w:iCs/>
                <w:lang w:eastAsia="zh-CN"/>
              </w:rPr>
            </w:pPr>
            <w:r w:rsidRPr="00552E03">
              <w:rPr>
                <w:rFonts w:eastAsia="SimSun" w:cstheme="minorHAnsi"/>
                <w:bCs/>
                <w:iCs/>
                <w:lang w:eastAsia="zh-CN"/>
              </w:rPr>
              <w:t>Dataset sharing from the network to the UE for assessment/monitoring of the inactive model/functionality.</w:t>
            </w:r>
          </w:p>
          <w:p w14:paraId="5277572B" w14:textId="77777777" w:rsidR="00E16ADC" w:rsidRPr="00552E03" w:rsidRDefault="00E16ADC" w:rsidP="005B30FD">
            <w:pPr>
              <w:pStyle w:val="ListParagraph"/>
              <w:numPr>
                <w:ilvl w:val="1"/>
                <w:numId w:val="6"/>
              </w:numPr>
              <w:spacing w:after="120" w:line="360" w:lineRule="auto"/>
              <w:rPr>
                <w:rFonts w:eastAsia="SimSun" w:cstheme="minorHAnsi"/>
                <w:bCs/>
                <w:iCs/>
                <w:lang w:eastAsia="zh-CN"/>
              </w:rPr>
            </w:pPr>
            <w:r w:rsidRPr="00552E03">
              <w:rPr>
                <w:rFonts w:eastAsia="SimSun" w:cstheme="minorHAnsi"/>
                <w:bCs/>
                <w:iCs/>
                <w:lang w:eastAsia="zh-CN"/>
              </w:rPr>
              <w:t>NW may provide performance criteria/preference for UE’s model selection.</w:t>
            </w:r>
          </w:p>
          <w:p w14:paraId="4757FA8A" w14:textId="77777777" w:rsidR="00E16ADC" w:rsidRPr="00552E03" w:rsidRDefault="00E16ADC" w:rsidP="005B30FD">
            <w:pPr>
              <w:pStyle w:val="ListParagraph"/>
              <w:numPr>
                <w:ilvl w:val="1"/>
                <w:numId w:val="6"/>
              </w:numPr>
              <w:spacing w:after="120" w:line="360" w:lineRule="auto"/>
              <w:rPr>
                <w:rFonts w:eastAsia="SimSun" w:cstheme="minorHAnsi"/>
                <w:bCs/>
                <w:iCs/>
                <w:lang w:eastAsia="zh-CN"/>
              </w:rPr>
            </w:pPr>
            <w:r w:rsidRPr="00552E03">
              <w:rPr>
                <w:rFonts w:eastAsia="SimSun" w:cstheme="minorHAnsi"/>
                <w:bCs/>
                <w:iCs/>
                <w:lang w:eastAsia="zh-CN"/>
              </w:rPr>
              <w:t>Other aspects are not precluded for further study or specification.</w:t>
            </w:r>
          </w:p>
          <w:p w14:paraId="15336BE2" w14:textId="77777777" w:rsidR="00E16ADC" w:rsidRPr="00EF3DA5" w:rsidRDefault="00E16ADC" w:rsidP="005B30FD">
            <w:pPr>
              <w:spacing w:after="160"/>
              <w:rPr>
                <w:rFonts w:eastAsia="SimSun" w:cstheme="minorHAnsi"/>
              </w:rPr>
            </w:pPr>
            <w:r w:rsidRPr="00552E03">
              <w:rPr>
                <w:rFonts w:eastAsia="SimSun" w:cstheme="minorHAnsi"/>
                <w:bCs/>
                <w:iCs/>
              </w:rPr>
              <w:t>Target performance may be aligned during model identification, in addition to any RAN4 tests.</w:t>
            </w:r>
          </w:p>
        </w:tc>
      </w:tr>
    </w:tbl>
    <w:p w14:paraId="5616E23F" w14:textId="77777777" w:rsidR="00E16ADC" w:rsidRDefault="00E16ADC" w:rsidP="00E16ADC"/>
    <w:p w14:paraId="0E359257" w14:textId="53F8E122" w:rsidR="00834EE1" w:rsidRDefault="00834EE1" w:rsidP="006D7C13">
      <w:r w:rsidRPr="00834EE1">
        <w:t>We agree</w:t>
      </w:r>
      <w:r>
        <w:t xml:space="preserve"> with the FL’s proposal.</w:t>
      </w:r>
    </w:p>
    <w:p w14:paraId="671AD044" w14:textId="77777777" w:rsidR="00834EE1" w:rsidRDefault="00834EE1" w:rsidP="006D7C13">
      <w:pPr>
        <w:rPr>
          <w:b/>
          <w:bCs/>
        </w:rPr>
      </w:pPr>
    </w:p>
    <w:p w14:paraId="31E1657F" w14:textId="08168162" w:rsidR="00F27C85" w:rsidRPr="00F27C85" w:rsidRDefault="00E16ADC" w:rsidP="00F27C85">
      <w:pPr>
        <w:spacing w:line="360" w:lineRule="auto"/>
        <w:rPr>
          <w:rFonts w:eastAsia="SimSun" w:cstheme="minorHAnsi"/>
          <w:b/>
          <w:iCs/>
          <w:lang w:eastAsia="zh-CN"/>
        </w:rPr>
      </w:pPr>
      <w:r w:rsidRPr="00914618">
        <w:rPr>
          <w:b/>
          <w:bCs/>
        </w:rPr>
        <w:t>Proposal</w:t>
      </w:r>
      <w:r w:rsidR="000026E6">
        <w:rPr>
          <w:b/>
          <w:bCs/>
        </w:rPr>
        <w:t xml:space="preserve"> 1</w:t>
      </w:r>
      <w:r w:rsidR="00B86C84">
        <w:rPr>
          <w:b/>
          <w:bCs/>
        </w:rPr>
        <w:t>5</w:t>
      </w:r>
      <w:r w:rsidRPr="00914618">
        <w:rPr>
          <w:b/>
          <w:bCs/>
        </w:rPr>
        <w:t>:</w:t>
      </w:r>
      <w:r>
        <w:rPr>
          <w:b/>
          <w:bCs/>
        </w:rPr>
        <w:t xml:space="preserve"> </w:t>
      </w:r>
      <w:r w:rsidR="00F27C85">
        <w:rPr>
          <w:b/>
          <w:bCs/>
        </w:rPr>
        <w:br/>
      </w:r>
      <w:r w:rsidR="00F27C85" w:rsidRPr="00F27C85">
        <w:rPr>
          <w:rFonts w:eastAsia="SimSun" w:cstheme="minorHAnsi"/>
          <w:b/>
          <w:iCs/>
          <w:lang w:eastAsia="zh-CN"/>
        </w:rPr>
        <w:t>Confirm the necessity of assessment/monitoring of inactive models / functionalities, with the following assumptions as the starting point:</w:t>
      </w:r>
    </w:p>
    <w:p w14:paraId="2EFF789A" w14:textId="77777777" w:rsidR="00F27C85" w:rsidRPr="00F27C85" w:rsidRDefault="00F27C85" w:rsidP="00F27C85">
      <w:pPr>
        <w:pStyle w:val="ListParagraph"/>
        <w:numPr>
          <w:ilvl w:val="0"/>
          <w:numId w:val="6"/>
        </w:numPr>
        <w:spacing w:after="120" w:line="360" w:lineRule="auto"/>
        <w:rPr>
          <w:rFonts w:eastAsia="SimSun" w:cstheme="minorHAnsi"/>
          <w:b/>
          <w:iCs/>
          <w:lang w:eastAsia="zh-CN"/>
        </w:rPr>
      </w:pPr>
      <w:r w:rsidRPr="00F27C85">
        <w:rPr>
          <w:rFonts w:eastAsia="SimSun" w:cstheme="minorHAnsi"/>
          <w:b/>
        </w:rPr>
        <w:t>One way to monitor inactive models/functionalities is by activating them and reusing m</w:t>
      </w:r>
      <w:r w:rsidRPr="00F27C85">
        <w:rPr>
          <w:rFonts w:eastAsia="SimSun" w:cstheme="minorHAnsi"/>
          <w:b/>
          <w:iCs/>
          <w:lang w:eastAsia="zh-CN"/>
        </w:rPr>
        <w:t>echanisms defined for monitoring of active models/functionalities</w:t>
      </w:r>
      <w:r w:rsidRPr="00F27C85">
        <w:rPr>
          <w:rFonts w:eastAsia="SimSun" w:cstheme="minorHAnsi"/>
          <w:b/>
        </w:rPr>
        <w:t>.</w:t>
      </w:r>
      <w:r w:rsidRPr="00F27C85">
        <w:rPr>
          <w:b/>
        </w:rPr>
        <w:t xml:space="preserve"> </w:t>
      </w:r>
    </w:p>
    <w:p w14:paraId="19C28004" w14:textId="77777777" w:rsidR="00F27C85" w:rsidRPr="00F27C85" w:rsidRDefault="00F27C85" w:rsidP="00F27C85">
      <w:pPr>
        <w:pStyle w:val="ListParagraph"/>
        <w:numPr>
          <w:ilvl w:val="0"/>
          <w:numId w:val="6"/>
        </w:numPr>
        <w:spacing w:after="120" w:line="360" w:lineRule="auto"/>
        <w:rPr>
          <w:b/>
        </w:rPr>
      </w:pPr>
      <w:r w:rsidRPr="00F27C85">
        <w:rPr>
          <w:rFonts w:eastAsia="SimSun" w:cstheme="minorHAnsi"/>
          <w:b/>
        </w:rPr>
        <w:t>T</w:t>
      </w:r>
      <w:r w:rsidRPr="00F27C85">
        <w:rPr>
          <w:rFonts w:eastAsia="SimSun" w:cstheme="minorHAnsi"/>
          <w:b/>
          <w:iCs/>
          <w:lang w:eastAsia="zh-CN"/>
        </w:rPr>
        <w:t>he following aspects may be considered for further study or in WI to assess the applicability and expected performance of an inactive model/functionality:</w:t>
      </w:r>
    </w:p>
    <w:p w14:paraId="55B5EBA6" w14:textId="77777777" w:rsidR="00F27C85" w:rsidRPr="00F27C85" w:rsidRDefault="00F27C85" w:rsidP="00F27C85">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Configuring an AI/ML model for monitoring without activation (e.g., monitoring-only mode without reporting</w:t>
      </w:r>
      <w:r w:rsidRPr="00F27C85">
        <w:rPr>
          <w:rFonts w:eastAsia="SimSun" w:cstheme="minorHAnsi"/>
          <w:b/>
        </w:rPr>
        <w:t xml:space="preserve"> predicted beams in BM Case 1 and 2</w:t>
      </w:r>
      <w:r w:rsidRPr="00F27C85">
        <w:rPr>
          <w:rFonts w:eastAsia="SimSun" w:cstheme="minorHAnsi"/>
          <w:b/>
          <w:iCs/>
          <w:lang w:eastAsia="zh-CN"/>
        </w:rPr>
        <w:t>)</w:t>
      </w:r>
    </w:p>
    <w:p w14:paraId="3F1E231C" w14:textId="77777777" w:rsidR="00F27C85" w:rsidRPr="00F27C85" w:rsidRDefault="00F27C85" w:rsidP="00F27C85">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Dataset sharing from the network to the UE for assessment/monitoring of the inactive model/functionality.</w:t>
      </w:r>
    </w:p>
    <w:p w14:paraId="0235C0EB" w14:textId="77777777" w:rsidR="00F27C85" w:rsidRPr="00F27C85" w:rsidRDefault="00F27C85" w:rsidP="00F27C85">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NW may provide performance criteria/preference for UE’s model selection.</w:t>
      </w:r>
    </w:p>
    <w:p w14:paraId="63369F62" w14:textId="77777777" w:rsidR="00F27C85" w:rsidRPr="00F27C85" w:rsidRDefault="00F27C85" w:rsidP="00F27C85">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Other aspects are not precluded for further study or specification.</w:t>
      </w:r>
    </w:p>
    <w:p w14:paraId="429D83AE" w14:textId="2EA8D208" w:rsidR="005132B8" w:rsidRPr="00F27C85" w:rsidRDefault="00803473" w:rsidP="00F27C85">
      <w:pPr>
        <w:rPr>
          <w:b/>
        </w:rPr>
      </w:pPr>
      <w:r>
        <w:rPr>
          <w:b/>
          <w:bCs/>
        </w:rPr>
        <w:t>Target performance may be associated with a model and aligned between the NW side and UE side during model identification</w:t>
      </w:r>
      <w:r w:rsidR="00F27C85" w:rsidRPr="00F27C85">
        <w:rPr>
          <w:rFonts w:eastAsia="SimSun" w:cstheme="minorHAnsi"/>
          <w:b/>
          <w:iCs/>
        </w:rPr>
        <w:t>.</w:t>
      </w:r>
    </w:p>
    <w:p w14:paraId="241701F2" w14:textId="77777777" w:rsidR="00834EE1" w:rsidRDefault="00834EE1" w:rsidP="006D7C13">
      <w:pPr>
        <w:rPr>
          <w:b/>
          <w:bCs/>
        </w:rPr>
      </w:pPr>
    </w:p>
    <w:p w14:paraId="5F1484E8" w14:textId="77777777" w:rsidR="00834EE1" w:rsidRPr="00C80046" w:rsidRDefault="00834EE1" w:rsidP="006D7C13"/>
    <w:p w14:paraId="35ACDCAD" w14:textId="14938B6F" w:rsidR="00902852" w:rsidRPr="002443C8" w:rsidRDefault="00902852" w:rsidP="00E57B02">
      <w:pPr>
        <w:pStyle w:val="Heading1"/>
        <w:numPr>
          <w:ilvl w:val="0"/>
          <w:numId w:val="37"/>
        </w:numPr>
      </w:pPr>
      <w:bookmarkStart w:id="2" w:name="_Ref131645556"/>
      <w:r>
        <w:t xml:space="preserve">Discussion of Collaboration Level </w:t>
      </w:r>
      <w:r w:rsidR="00214C2A">
        <w:t xml:space="preserve">y and </w:t>
      </w:r>
      <w:r>
        <w:t>z for UE-side (and UE-part of two-side) models</w:t>
      </w:r>
      <w:bookmarkEnd w:id="1"/>
      <w:bookmarkEnd w:id="2"/>
    </w:p>
    <w:p w14:paraId="7471A275" w14:textId="0C3B9C9A" w:rsidR="00902852" w:rsidRDefault="00902852" w:rsidP="003B4BD7">
      <w:pPr>
        <w:rPr>
          <w:lang w:val="en-GB"/>
        </w:rPr>
      </w:pPr>
    </w:p>
    <w:p w14:paraId="66A5E9C7" w14:textId="4FB88D0B" w:rsidR="00834EE1" w:rsidRDefault="00834EE1" w:rsidP="00834EE1">
      <w:pPr>
        <w:jc w:val="both"/>
        <w:rPr>
          <w:lang w:val="en-GB"/>
        </w:rPr>
      </w:pPr>
      <w:r>
        <w:rPr>
          <w:lang w:val="en-GB"/>
        </w:rPr>
        <w:t>RAN1 #114 has agreed the following:</w:t>
      </w:r>
    </w:p>
    <w:tbl>
      <w:tblPr>
        <w:tblStyle w:val="TableGrid"/>
        <w:tblW w:w="0" w:type="auto"/>
        <w:tblLook w:val="04A0" w:firstRow="1" w:lastRow="0" w:firstColumn="1" w:lastColumn="0" w:noHBand="0" w:noVBand="1"/>
      </w:tblPr>
      <w:tblGrid>
        <w:gridCol w:w="9962"/>
      </w:tblGrid>
      <w:tr w:rsidR="00834EE1" w14:paraId="73923C8E" w14:textId="77777777" w:rsidTr="005B30FD">
        <w:tc>
          <w:tcPr>
            <w:tcW w:w="9962" w:type="dxa"/>
          </w:tcPr>
          <w:p w14:paraId="4073BCB3" w14:textId="77777777" w:rsidR="00834EE1" w:rsidRPr="00AE23AA" w:rsidRDefault="00834EE1" w:rsidP="00517EB0">
            <w:pPr>
              <w:pStyle w:val="Heading6"/>
              <w:numPr>
                <w:ilvl w:val="0"/>
                <w:numId w:val="0"/>
              </w:numPr>
              <w:ind w:left="1152" w:hanging="1152"/>
            </w:pPr>
            <w:r w:rsidRPr="00A507D7">
              <w:rPr>
                <w:highlight w:val="green"/>
              </w:rPr>
              <w:t>Agreed Observation 8-9g:</w:t>
            </w:r>
          </w:p>
          <w:p w14:paraId="331AE742" w14:textId="77777777" w:rsidR="00834EE1" w:rsidRPr="00771BB4" w:rsidRDefault="00834EE1" w:rsidP="00922DFE">
            <w:pPr>
              <w:pStyle w:val="ListParagraph"/>
              <w:numPr>
                <w:ilvl w:val="0"/>
                <w:numId w:val="20"/>
              </w:numPr>
              <w:spacing w:after="120" w:line="360" w:lineRule="auto"/>
              <w:rPr>
                <w:rFonts w:ascii="Calibri" w:eastAsia="Batang" w:hAnsi="Calibri" w:cs="Calibri"/>
                <w:lang w:val="en-GB" w:eastAsia="zh-CN"/>
              </w:rPr>
            </w:pPr>
            <w:r w:rsidRPr="00771BB4">
              <w:rPr>
                <w:rFonts w:ascii="Calibri" w:eastAsia="Batang" w:hAnsi="Calibri" w:cs="Calibri"/>
                <w:lang w:val="en-GB"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2A26ACB7" w14:textId="77777777" w:rsidR="00834EE1" w:rsidRPr="00771BB4" w:rsidRDefault="00834EE1" w:rsidP="00922DFE">
            <w:pPr>
              <w:numPr>
                <w:ilvl w:val="1"/>
                <w:numId w:val="20"/>
              </w:numPr>
              <w:spacing w:after="160" w:line="360" w:lineRule="auto"/>
              <w:rPr>
                <w:rFonts w:ascii="Calibri" w:eastAsia="Calibri" w:hAnsi="Calibri" w:cs="Calibri"/>
              </w:rPr>
            </w:pPr>
            <w:r w:rsidRPr="00771BB4">
              <w:rPr>
                <w:rFonts w:ascii="Calibri" w:eastAsia="Calibri" w:hAnsi="Calibri" w:cs="Calibri"/>
              </w:rPr>
              <w:t>At least, when UE has limitation to store all related models, model delivery/transfer, if feasible, to UE may be beneficial, at the cost of overhead/latency associated with model delivery/transfer.</w:t>
            </w:r>
          </w:p>
          <w:p w14:paraId="28BCA4E0" w14:textId="77777777" w:rsidR="00834EE1" w:rsidRPr="00771BB4" w:rsidRDefault="00834EE1" w:rsidP="00922DFE">
            <w:pPr>
              <w:numPr>
                <w:ilvl w:val="1"/>
                <w:numId w:val="20"/>
              </w:numPr>
              <w:spacing w:after="160" w:line="360" w:lineRule="auto"/>
              <w:rPr>
                <w:rFonts w:ascii="Calibri" w:eastAsia="Calibri" w:hAnsi="Calibri" w:cs="Calibri"/>
              </w:rPr>
            </w:pPr>
            <w:r w:rsidRPr="00771BB4">
              <w:rPr>
                <w:rFonts w:ascii="Calibri" w:eastAsia="Calibri" w:hAnsi="Calibri" w:cs="Calibri"/>
              </w:rPr>
              <w:t>Note: On-device Finetuning/retraining, if feasible, of a single model may be an alternative to model delivery/transfer.</w:t>
            </w:r>
          </w:p>
          <w:p w14:paraId="680DE849" w14:textId="77777777" w:rsidR="00834EE1" w:rsidRPr="00771BB4" w:rsidRDefault="00834EE1" w:rsidP="00922DFE">
            <w:pPr>
              <w:numPr>
                <w:ilvl w:val="1"/>
                <w:numId w:val="20"/>
              </w:numPr>
              <w:spacing w:after="160" w:line="360" w:lineRule="auto"/>
              <w:rPr>
                <w:rFonts w:ascii="Calibri" w:eastAsia="Calibri" w:hAnsi="Calibri" w:cs="Calibri"/>
              </w:rPr>
            </w:pPr>
            <w:r w:rsidRPr="00771BB4">
              <w:rPr>
                <w:rFonts w:ascii="Calibri" w:eastAsia="Calibri" w:hAnsi="Calibri" w:cs="Calibri"/>
              </w:rPr>
              <w:t xml:space="preserve">Note: a single model may generalize well in some studied use cases. </w:t>
            </w:r>
          </w:p>
          <w:p w14:paraId="78951A39" w14:textId="77777777" w:rsidR="00834EE1" w:rsidRPr="00771BB4" w:rsidRDefault="00834EE1" w:rsidP="00922DFE">
            <w:pPr>
              <w:numPr>
                <w:ilvl w:val="1"/>
                <w:numId w:val="20"/>
              </w:numPr>
              <w:spacing w:after="160" w:line="360" w:lineRule="auto"/>
              <w:rPr>
                <w:rFonts w:ascii="Calibri" w:eastAsia="Calibri" w:hAnsi="Calibri" w:cs="Calibri"/>
              </w:rPr>
            </w:pPr>
            <w:r w:rsidRPr="00771BB4">
              <w:rPr>
                <w:rFonts w:ascii="Calibri" w:eastAsia="Calibri" w:hAnsi="Calibri" w:cs="Calibri"/>
              </w:rPr>
              <w:t>Note: Model transfer/delivery to UE may also face challenges, e.g., proprietary issues /burdens in some scenarios</w:t>
            </w:r>
          </w:p>
          <w:p w14:paraId="0B1BF785" w14:textId="77777777" w:rsidR="00834EE1" w:rsidRPr="00AE23AA" w:rsidRDefault="00834EE1" w:rsidP="00517EB0">
            <w:pPr>
              <w:pStyle w:val="Heading6"/>
              <w:numPr>
                <w:ilvl w:val="0"/>
                <w:numId w:val="0"/>
              </w:numPr>
              <w:ind w:left="1152" w:hanging="1152"/>
            </w:pPr>
            <w:r w:rsidRPr="003B59B6">
              <w:rPr>
                <w:highlight w:val="green"/>
              </w:rPr>
              <w:t>Agreed Observation 8-9i:</w:t>
            </w:r>
          </w:p>
          <w:p w14:paraId="4AF351B4" w14:textId="77777777" w:rsidR="00834EE1" w:rsidRDefault="00834EE1" w:rsidP="00922DFE">
            <w:pPr>
              <w:numPr>
                <w:ilvl w:val="0"/>
                <w:numId w:val="20"/>
              </w:numPr>
              <w:spacing w:after="160" w:line="360" w:lineRule="auto"/>
            </w:pPr>
            <w:r w:rsidRPr="00E8384F">
              <w:rPr>
                <w:rFonts w:ascii="Calibri" w:eastAsia="Calibri" w:hAnsi="Calibri" w:cs="Calibri"/>
              </w:rPr>
              <w:t>Model transfer/delivery of an unknown structure at UE has more challenges related to feasibility (</w:t>
            </w:r>
            <w:proofErr w:type="gramStart"/>
            <w:r w:rsidRPr="00E8384F">
              <w:rPr>
                <w:rFonts w:ascii="Calibri" w:eastAsia="Calibri" w:hAnsi="Calibri" w:cs="Calibri"/>
              </w:rPr>
              <w:t>e.g.</w:t>
            </w:r>
            <w:proofErr w:type="gramEnd"/>
            <w:r w:rsidRPr="00E8384F">
              <w:rPr>
                <w:rFonts w:ascii="Calibri" w:eastAsia="Calibri" w:hAnsi="Calibri" w:cs="Calibri"/>
              </w:rPr>
              <w:t xml:space="preserve"> UE implementation feasibility) compared to delivery/transfer of a known structure at UE.</w:t>
            </w:r>
          </w:p>
        </w:tc>
      </w:tr>
    </w:tbl>
    <w:p w14:paraId="4C2A0F71" w14:textId="77777777" w:rsidR="00834EE1" w:rsidRDefault="00834EE1" w:rsidP="00834EE1">
      <w:pPr>
        <w:jc w:val="both"/>
      </w:pPr>
    </w:p>
    <w:p w14:paraId="45933A3D" w14:textId="245DE9D1" w:rsidR="00834EE1" w:rsidRDefault="00834EE1" w:rsidP="001D4385">
      <w:pPr>
        <w:jc w:val="both"/>
      </w:pPr>
      <w:r>
        <w:t>While the group did not find sufficient time in RAN1 #114 to discuss more detailed observations for various flavors of model delivery/transfer, captured in the second part of 8-9f as follows.</w:t>
      </w:r>
    </w:p>
    <w:p w14:paraId="50CF0326" w14:textId="77777777" w:rsidR="00834EE1" w:rsidRDefault="00834EE1" w:rsidP="001D4385">
      <w:pPr>
        <w:jc w:val="both"/>
      </w:pPr>
    </w:p>
    <w:tbl>
      <w:tblPr>
        <w:tblStyle w:val="TableGrid"/>
        <w:tblW w:w="0" w:type="auto"/>
        <w:tblLook w:val="04A0" w:firstRow="1" w:lastRow="0" w:firstColumn="1" w:lastColumn="0" w:noHBand="0" w:noVBand="1"/>
      </w:tblPr>
      <w:tblGrid>
        <w:gridCol w:w="9962"/>
      </w:tblGrid>
      <w:tr w:rsidR="00393286" w14:paraId="3FA265CF" w14:textId="77777777" w:rsidTr="00393286">
        <w:tc>
          <w:tcPr>
            <w:tcW w:w="9962" w:type="dxa"/>
          </w:tcPr>
          <w:p w14:paraId="683A4062" w14:textId="6F5604AC" w:rsidR="00834EE1" w:rsidRPr="00771BB4" w:rsidRDefault="00834EE1" w:rsidP="00834EE1">
            <w:pPr>
              <w:spacing w:after="120" w:line="360" w:lineRule="auto"/>
              <w:rPr>
                <w:rFonts w:ascii="Calibri" w:eastAsia="Batang" w:hAnsi="Calibri" w:cs="Calibri"/>
                <w:lang w:val="en-GB" w:eastAsia="zh-CN"/>
              </w:rPr>
            </w:pPr>
            <w:r w:rsidRPr="00771BB4">
              <w:t>Proposed Conclusion 8-9f</w:t>
            </w:r>
          </w:p>
          <w:p w14:paraId="491A2EFE" w14:textId="77777777" w:rsidR="001951B7" w:rsidRPr="00771BB4" w:rsidRDefault="001951B7" w:rsidP="00922DFE">
            <w:pPr>
              <w:pStyle w:val="ListParagraph"/>
              <w:numPr>
                <w:ilvl w:val="0"/>
                <w:numId w:val="20"/>
              </w:numPr>
              <w:spacing w:after="120" w:line="360" w:lineRule="auto"/>
              <w:rPr>
                <w:rFonts w:ascii="Calibri" w:eastAsia="Batang" w:hAnsi="Calibri" w:cs="Calibri"/>
                <w:lang w:val="en-GB" w:eastAsia="zh-CN"/>
              </w:rPr>
            </w:pPr>
            <w:r w:rsidRPr="00771BB4">
              <w:rPr>
                <w:rFonts w:ascii="Calibri" w:eastAsia="Batang" w:hAnsi="Calibri" w:cs="Calibri"/>
                <w:lang w:val="en-GB" w:eastAsia="zh-CN"/>
              </w:rPr>
              <w:t>For model delivery/transfer to UE</w:t>
            </w:r>
          </w:p>
          <w:p w14:paraId="0C89B240" w14:textId="77777777" w:rsidR="001951B7" w:rsidRPr="00771BB4" w:rsidRDefault="001951B7" w:rsidP="00922DFE">
            <w:pPr>
              <w:numPr>
                <w:ilvl w:val="1"/>
                <w:numId w:val="20"/>
              </w:numPr>
              <w:spacing w:after="160" w:line="360" w:lineRule="auto"/>
              <w:rPr>
                <w:rFonts w:ascii="Calibri" w:eastAsia="Calibri" w:hAnsi="Calibri" w:cs="Calibri"/>
                <w:lang w:val="en-GB"/>
              </w:rPr>
            </w:pPr>
            <w:r w:rsidRPr="00771BB4">
              <w:rPr>
                <w:rFonts w:ascii="Calibri" w:eastAsia="Calibri" w:hAnsi="Calibri" w:cs="Calibri"/>
              </w:rPr>
              <w:t xml:space="preserve">Parameter update of a known structure on a deployed model via model delivery/transfer may be beneficial for certain use cases or deployment scenarios, e.g., </w:t>
            </w:r>
            <w:r w:rsidRPr="00771BB4">
              <w:rPr>
                <w:rFonts w:ascii="Calibri" w:eastAsia="Calibri" w:hAnsi="Calibri" w:cs="Calibri"/>
                <w:lang w:eastAsia="zh-CN"/>
              </w:rPr>
              <w:t>when it is desired to have shorter model parameter update timescale with less offline engineering,</w:t>
            </w:r>
            <w:r w:rsidRPr="00771BB4">
              <w:rPr>
                <w:rFonts w:ascii="Calibri" w:eastAsia="Calibri" w:hAnsi="Calibri" w:cs="Calibri"/>
              </w:rPr>
              <w:t xml:space="preserve"> but it comes with potential requirements/challenges, e.g., advanced device implementation, lack of device-specific optimization/testing.</w:t>
            </w:r>
          </w:p>
          <w:p w14:paraId="1987EAEA" w14:textId="77777777" w:rsidR="001951B7" w:rsidRPr="00771BB4" w:rsidRDefault="001951B7" w:rsidP="00922DFE">
            <w:pPr>
              <w:numPr>
                <w:ilvl w:val="1"/>
                <w:numId w:val="20"/>
              </w:numPr>
              <w:spacing w:after="160" w:line="360" w:lineRule="auto"/>
              <w:rPr>
                <w:rFonts w:ascii="Calibri" w:eastAsia="Calibri" w:hAnsi="Calibri" w:cs="Calibri"/>
                <w:lang w:val="en-GB"/>
              </w:rPr>
            </w:pPr>
            <w:r w:rsidRPr="00771BB4">
              <w:rPr>
                <w:rFonts w:ascii="Calibri" w:eastAsia="Calibri" w:hAnsi="Calibri" w:cs="Calibri"/>
                <w:lang w:val="en-GB"/>
              </w:rPr>
              <w:t>Model transfer/delivery of an unknown structure at UE has challenges related to feasibility.</w:t>
            </w:r>
          </w:p>
          <w:p w14:paraId="0E4BC630" w14:textId="04C25345" w:rsidR="001951B7" w:rsidRPr="00771BB4" w:rsidRDefault="001951B7" w:rsidP="00922DFE">
            <w:pPr>
              <w:pStyle w:val="ListParagraph"/>
              <w:numPr>
                <w:ilvl w:val="1"/>
                <w:numId w:val="20"/>
              </w:numPr>
              <w:spacing w:after="120" w:line="360" w:lineRule="auto"/>
              <w:rPr>
                <w:rFonts w:ascii="Calibri" w:hAnsi="Calibri" w:cs="Calibri"/>
                <w:lang w:val="en-GB"/>
              </w:rPr>
            </w:pPr>
            <w:r w:rsidRPr="00771BB4">
              <w:rPr>
                <w:rFonts w:ascii="Calibri" w:hAnsi="Calibri" w:cs="Calibri"/>
                <w:lang w:val="en-GB"/>
              </w:rPr>
              <w:t>Model delivery/transfer from NW to UE may incur challenges, e.g., offline co-engineering, extra burden to the NW side.</w:t>
            </w:r>
          </w:p>
          <w:p w14:paraId="6805BFF7" w14:textId="64F9C5F6" w:rsidR="00393286" w:rsidRPr="001951B7" w:rsidRDefault="001951B7" w:rsidP="00922DFE">
            <w:pPr>
              <w:pStyle w:val="ListParagraph"/>
              <w:numPr>
                <w:ilvl w:val="1"/>
                <w:numId w:val="20"/>
              </w:numPr>
              <w:spacing w:after="120" w:line="360" w:lineRule="auto"/>
              <w:rPr>
                <w:rFonts w:ascii="Calibri" w:eastAsia="Batang" w:hAnsi="Calibri" w:cs="Calibri"/>
                <w:lang w:val="en-GB"/>
              </w:rPr>
            </w:pPr>
            <w:r w:rsidRPr="00771BB4">
              <w:rPr>
                <w:rFonts w:ascii="Calibri" w:eastAsia="Batang" w:hAnsi="Calibri" w:cs="Calibri"/>
                <w:lang w:val="en-GB"/>
              </w:rPr>
              <w:t xml:space="preserve">Model delivery/transfer mechanism, including the need/benefit of doing it over the air interface in a manner that is not transparent to 3GPP signaling, is contingent on training entity, model storage entity, and delivery/transfer mechanism (CP/UP), and is outside the RAN1 scope. </w:t>
            </w:r>
          </w:p>
        </w:tc>
      </w:tr>
    </w:tbl>
    <w:p w14:paraId="46553C92" w14:textId="77777777" w:rsidR="00393286" w:rsidRDefault="00393286" w:rsidP="001D4385">
      <w:pPr>
        <w:jc w:val="both"/>
      </w:pPr>
    </w:p>
    <w:p w14:paraId="47878584" w14:textId="365C3937" w:rsidR="00517EB0" w:rsidRPr="00517EB0" w:rsidRDefault="00517EB0" w:rsidP="00517EB0">
      <w:r w:rsidRPr="00517EB0">
        <w:t>We agree with FL’s Proposed Conclusion 8-9f.</w:t>
      </w:r>
    </w:p>
    <w:p w14:paraId="132CBD06" w14:textId="77777777" w:rsidR="00517EB0" w:rsidRDefault="00517EB0" w:rsidP="00517EB0">
      <w:pPr>
        <w:rPr>
          <w:b/>
          <w:bCs/>
        </w:rPr>
      </w:pPr>
    </w:p>
    <w:p w14:paraId="796E246F" w14:textId="16204DB7" w:rsidR="00517EB0" w:rsidRPr="00517EB0" w:rsidRDefault="00517EB0" w:rsidP="00517EB0">
      <w:pPr>
        <w:spacing w:after="120" w:line="360" w:lineRule="auto"/>
        <w:rPr>
          <w:rFonts w:ascii="Calibri" w:eastAsia="Batang" w:hAnsi="Calibri" w:cs="Calibri"/>
          <w:b/>
          <w:bCs/>
          <w:lang w:val="en-GB" w:eastAsia="zh-CN"/>
        </w:rPr>
      </w:pPr>
      <w:r w:rsidRPr="00517EB0">
        <w:rPr>
          <w:b/>
          <w:bCs/>
        </w:rPr>
        <w:t>Proposal 1</w:t>
      </w:r>
      <w:r w:rsidR="00B86C84">
        <w:rPr>
          <w:b/>
          <w:bCs/>
        </w:rPr>
        <w:t>6</w:t>
      </w:r>
      <w:r w:rsidRPr="00517EB0">
        <w:rPr>
          <w:b/>
          <w:bCs/>
        </w:rPr>
        <w:t xml:space="preserve">: Conclude the </w:t>
      </w:r>
      <w:proofErr w:type="gramStart"/>
      <w:r w:rsidRPr="00517EB0">
        <w:rPr>
          <w:b/>
          <w:bCs/>
        </w:rPr>
        <w:t>following</w:t>
      </w:r>
      <w:proofErr w:type="gramEnd"/>
    </w:p>
    <w:p w14:paraId="1C3A4AF9" w14:textId="77777777" w:rsidR="00517EB0" w:rsidRPr="00517EB0" w:rsidRDefault="00517EB0" w:rsidP="00517EB0">
      <w:pPr>
        <w:pStyle w:val="ListParagraph"/>
        <w:numPr>
          <w:ilvl w:val="0"/>
          <w:numId w:val="20"/>
        </w:numPr>
        <w:spacing w:after="120" w:line="360" w:lineRule="auto"/>
        <w:rPr>
          <w:rFonts w:ascii="Calibri" w:eastAsia="Batang" w:hAnsi="Calibri" w:cs="Calibri"/>
          <w:b/>
          <w:bCs/>
          <w:lang w:val="en-GB" w:eastAsia="zh-CN"/>
        </w:rPr>
      </w:pPr>
      <w:r w:rsidRPr="00517EB0">
        <w:rPr>
          <w:rFonts w:ascii="Calibri" w:eastAsia="Batang" w:hAnsi="Calibri" w:cs="Calibri"/>
          <w:b/>
          <w:bCs/>
          <w:lang w:val="en-GB" w:eastAsia="zh-CN"/>
        </w:rPr>
        <w:t>For model delivery/transfer to UE</w:t>
      </w:r>
    </w:p>
    <w:p w14:paraId="035AE7A9" w14:textId="77777777" w:rsidR="00517EB0" w:rsidRPr="00517EB0" w:rsidRDefault="00517EB0" w:rsidP="00517EB0">
      <w:pPr>
        <w:numPr>
          <w:ilvl w:val="1"/>
          <w:numId w:val="20"/>
        </w:numPr>
        <w:spacing w:after="160" w:line="360" w:lineRule="auto"/>
        <w:rPr>
          <w:rFonts w:ascii="Calibri" w:eastAsia="Calibri" w:hAnsi="Calibri" w:cs="Calibri"/>
          <w:b/>
          <w:bCs/>
          <w:lang w:val="en-GB"/>
        </w:rPr>
      </w:pPr>
      <w:r w:rsidRPr="00517EB0">
        <w:rPr>
          <w:rFonts w:ascii="Calibri" w:eastAsia="Calibri" w:hAnsi="Calibri" w:cs="Calibri"/>
          <w:b/>
          <w:bCs/>
        </w:rPr>
        <w:t xml:space="preserve">Parameter update of a known structure on a deployed model via model delivery/transfer may be beneficial for certain use cases or deployment scenarios, e.g., </w:t>
      </w:r>
      <w:r w:rsidRPr="00517EB0">
        <w:rPr>
          <w:rFonts w:ascii="Calibri" w:eastAsia="Calibri" w:hAnsi="Calibri" w:cs="Calibri"/>
          <w:b/>
          <w:bCs/>
          <w:lang w:eastAsia="zh-CN"/>
        </w:rPr>
        <w:t>when it is desired to have shorter model parameter update timescale with less offline engineering,</w:t>
      </w:r>
      <w:r w:rsidRPr="00517EB0">
        <w:rPr>
          <w:rFonts w:ascii="Calibri" w:eastAsia="Calibri" w:hAnsi="Calibri" w:cs="Calibri"/>
          <w:b/>
          <w:bCs/>
        </w:rPr>
        <w:t xml:space="preserve"> but it comes with potential requirements/challenges, e.g., advanced device implementation, lack of device-specific optimization/testing.</w:t>
      </w:r>
    </w:p>
    <w:p w14:paraId="5175F085" w14:textId="77777777" w:rsidR="00517EB0" w:rsidRPr="00517EB0" w:rsidRDefault="00517EB0" w:rsidP="00517EB0">
      <w:pPr>
        <w:numPr>
          <w:ilvl w:val="1"/>
          <w:numId w:val="20"/>
        </w:numPr>
        <w:spacing w:after="160" w:line="360" w:lineRule="auto"/>
        <w:rPr>
          <w:rFonts w:ascii="Calibri" w:eastAsia="Calibri" w:hAnsi="Calibri" w:cs="Calibri"/>
          <w:b/>
          <w:bCs/>
          <w:lang w:val="en-GB"/>
        </w:rPr>
      </w:pPr>
      <w:r w:rsidRPr="00517EB0">
        <w:rPr>
          <w:rFonts w:ascii="Calibri" w:eastAsia="Calibri" w:hAnsi="Calibri" w:cs="Calibri"/>
          <w:b/>
          <w:bCs/>
          <w:lang w:val="en-GB"/>
        </w:rPr>
        <w:t>Model transfer/delivery of an unknown structure at UE has challenges related to feasibility.</w:t>
      </w:r>
    </w:p>
    <w:p w14:paraId="7799C298" w14:textId="77777777" w:rsidR="00517EB0" w:rsidRPr="00517EB0" w:rsidRDefault="00517EB0" w:rsidP="00517EB0">
      <w:pPr>
        <w:pStyle w:val="ListParagraph"/>
        <w:numPr>
          <w:ilvl w:val="1"/>
          <w:numId w:val="20"/>
        </w:numPr>
        <w:spacing w:after="120" w:line="360" w:lineRule="auto"/>
        <w:rPr>
          <w:rFonts w:ascii="Calibri" w:hAnsi="Calibri" w:cs="Calibri"/>
          <w:b/>
          <w:bCs/>
          <w:lang w:val="en-GB"/>
        </w:rPr>
      </w:pPr>
      <w:r w:rsidRPr="00517EB0">
        <w:rPr>
          <w:rFonts w:ascii="Calibri" w:hAnsi="Calibri" w:cs="Calibri"/>
          <w:b/>
          <w:bCs/>
          <w:lang w:val="en-GB"/>
        </w:rPr>
        <w:t>Model delivery/transfer from NW to UE may incur challenges, e.g., offline co-engineering, extra burden to the NW side.</w:t>
      </w:r>
    </w:p>
    <w:p w14:paraId="698D853F" w14:textId="7B0E888F" w:rsidR="00517EB0" w:rsidRPr="00517EB0" w:rsidRDefault="00517EB0" w:rsidP="00517EB0">
      <w:pPr>
        <w:pStyle w:val="ListParagraph"/>
        <w:numPr>
          <w:ilvl w:val="1"/>
          <w:numId w:val="20"/>
        </w:numPr>
        <w:spacing w:after="120" w:line="360" w:lineRule="auto"/>
        <w:rPr>
          <w:rFonts w:ascii="Calibri" w:hAnsi="Calibri" w:cs="Calibri"/>
          <w:b/>
          <w:bCs/>
          <w:lang w:val="en-GB"/>
        </w:rPr>
      </w:pPr>
      <w:r w:rsidRPr="00517EB0">
        <w:rPr>
          <w:rFonts w:ascii="Calibri" w:eastAsia="Batang" w:hAnsi="Calibri" w:cs="Calibri"/>
          <w:b/>
          <w:bCs/>
          <w:lang w:val="en-GB"/>
        </w:rPr>
        <w:t>Model delivery/transfer mechanism, including the need/benefit of doing it over the air interface in a manner that is not transparent to 3GPP signaling, is contingent on training entity, model storage entity, and delivery/transfer mechanism (CP/UP), and is outside the RAN1 scope.</w:t>
      </w:r>
    </w:p>
    <w:p w14:paraId="3AA8673E" w14:textId="77777777" w:rsidR="00517EB0" w:rsidRDefault="00517EB0" w:rsidP="001D4385">
      <w:pPr>
        <w:jc w:val="both"/>
      </w:pPr>
    </w:p>
    <w:p w14:paraId="437BA944" w14:textId="77777777" w:rsidR="001D4385" w:rsidRDefault="001D4385" w:rsidP="001D4385">
      <w:pPr>
        <w:jc w:val="both"/>
      </w:pPr>
    </w:p>
    <w:p w14:paraId="730E3A0D" w14:textId="3D443EAF" w:rsidR="00517EB0" w:rsidRDefault="00517EB0" w:rsidP="00517EB0">
      <w:pPr>
        <w:rPr>
          <w:lang w:val="en-GB" w:eastAsia="zh-CN"/>
        </w:rPr>
      </w:pPr>
      <w:r>
        <w:rPr>
          <w:lang w:val="en-GB" w:eastAsia="zh-CN"/>
        </w:rPr>
        <w:t>The following agreement is provided as convenient reference for discussion:</w:t>
      </w:r>
    </w:p>
    <w:tbl>
      <w:tblPr>
        <w:tblStyle w:val="TableGrid"/>
        <w:tblW w:w="0" w:type="auto"/>
        <w:tblLook w:val="04A0" w:firstRow="1" w:lastRow="0" w:firstColumn="1" w:lastColumn="0" w:noHBand="0" w:noVBand="1"/>
      </w:tblPr>
      <w:tblGrid>
        <w:gridCol w:w="9962"/>
      </w:tblGrid>
      <w:tr w:rsidR="00517EB0" w14:paraId="34AA54E0" w14:textId="77777777" w:rsidTr="005B30FD">
        <w:tc>
          <w:tcPr>
            <w:tcW w:w="9962" w:type="dxa"/>
          </w:tcPr>
          <w:p w14:paraId="03D5E96E" w14:textId="6FEA0C9F" w:rsidR="00517EB0" w:rsidRDefault="00517EB0" w:rsidP="005B30FD">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r w:rsidRPr="00517EB0">
              <w:rPr>
                <w:rFonts w:eastAsia="DengXian"/>
                <w:b/>
                <w:highlight w:val="green"/>
                <w:lang w:eastAsia="zh-CN"/>
              </w:rPr>
              <w:t xml:space="preserve"> from RAN1 #112</w:t>
            </w:r>
          </w:p>
          <w:p w14:paraId="4068D93B" w14:textId="77777777" w:rsidR="00517EB0" w:rsidRDefault="00517EB0" w:rsidP="005B30FD">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11629616" w14:textId="77777777" w:rsidR="00517EB0" w:rsidRDefault="00517EB0" w:rsidP="005B30F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517EB0" w14:paraId="060AD112" w14:textId="77777777" w:rsidTr="005B30FD">
              <w:tc>
                <w:tcPr>
                  <w:tcW w:w="684" w:type="dxa"/>
                  <w:shd w:val="clear" w:color="auto" w:fill="auto"/>
                </w:tcPr>
                <w:p w14:paraId="0E2481D1" w14:textId="77777777" w:rsidR="00517EB0" w:rsidRDefault="00517EB0" w:rsidP="005B30FD">
                  <w:pPr>
                    <w:rPr>
                      <w:b/>
                    </w:rPr>
                  </w:pPr>
                  <w:r>
                    <w:rPr>
                      <w:b/>
                    </w:rPr>
                    <w:t>Case</w:t>
                  </w:r>
                </w:p>
              </w:tc>
              <w:tc>
                <w:tcPr>
                  <w:tcW w:w="3924" w:type="dxa"/>
                  <w:shd w:val="clear" w:color="auto" w:fill="auto"/>
                </w:tcPr>
                <w:p w14:paraId="2994EEC4" w14:textId="77777777" w:rsidR="00517EB0" w:rsidRDefault="00517EB0" w:rsidP="005B30FD">
                  <w:pPr>
                    <w:rPr>
                      <w:b/>
                    </w:rPr>
                  </w:pPr>
                  <w:r>
                    <w:rPr>
                      <w:b/>
                    </w:rPr>
                    <w:t>Model delivery/transfer</w:t>
                  </w:r>
                </w:p>
              </w:tc>
              <w:tc>
                <w:tcPr>
                  <w:tcW w:w="2250" w:type="dxa"/>
                  <w:shd w:val="clear" w:color="auto" w:fill="auto"/>
                </w:tcPr>
                <w:p w14:paraId="5198A5C0" w14:textId="77777777" w:rsidR="00517EB0" w:rsidRDefault="00517EB0" w:rsidP="005B30FD">
                  <w:pPr>
                    <w:rPr>
                      <w:b/>
                    </w:rPr>
                  </w:pPr>
                  <w:r>
                    <w:rPr>
                      <w:b/>
                    </w:rPr>
                    <w:t>Model storage location</w:t>
                  </w:r>
                </w:p>
              </w:tc>
              <w:tc>
                <w:tcPr>
                  <w:tcW w:w="3060" w:type="dxa"/>
                  <w:shd w:val="clear" w:color="auto" w:fill="auto"/>
                </w:tcPr>
                <w:p w14:paraId="681B9AB4" w14:textId="77777777" w:rsidR="00517EB0" w:rsidRDefault="00517EB0" w:rsidP="005B30FD">
                  <w:pPr>
                    <w:rPr>
                      <w:b/>
                    </w:rPr>
                  </w:pPr>
                  <w:r>
                    <w:rPr>
                      <w:b/>
                    </w:rPr>
                    <w:t>Training location</w:t>
                  </w:r>
                </w:p>
              </w:tc>
            </w:tr>
            <w:tr w:rsidR="00517EB0" w14:paraId="16632BD9" w14:textId="77777777" w:rsidTr="005B30FD">
              <w:tc>
                <w:tcPr>
                  <w:tcW w:w="684" w:type="dxa"/>
                  <w:shd w:val="clear" w:color="auto" w:fill="auto"/>
                </w:tcPr>
                <w:p w14:paraId="680365AB" w14:textId="77777777" w:rsidR="00517EB0" w:rsidRDefault="00517EB0" w:rsidP="005B30FD">
                  <w:pPr>
                    <w:rPr>
                      <w:b/>
                    </w:rPr>
                  </w:pPr>
                  <w:r>
                    <w:rPr>
                      <w:b/>
                    </w:rPr>
                    <w:t>y</w:t>
                  </w:r>
                </w:p>
              </w:tc>
              <w:tc>
                <w:tcPr>
                  <w:tcW w:w="3924" w:type="dxa"/>
                  <w:shd w:val="clear" w:color="auto" w:fill="auto"/>
                </w:tcPr>
                <w:p w14:paraId="656051EC" w14:textId="77777777" w:rsidR="00517EB0" w:rsidRDefault="00517EB0" w:rsidP="005B30FD">
                  <w:r>
                    <w:t>model delivery (if needed) over-the-top</w:t>
                  </w:r>
                </w:p>
              </w:tc>
              <w:tc>
                <w:tcPr>
                  <w:tcW w:w="2250" w:type="dxa"/>
                  <w:shd w:val="clear" w:color="auto" w:fill="auto"/>
                </w:tcPr>
                <w:p w14:paraId="3B33ADCA" w14:textId="77777777" w:rsidR="00517EB0" w:rsidRDefault="00517EB0" w:rsidP="005B30FD">
                  <w:r>
                    <w:t>Outside 3gpp Network</w:t>
                  </w:r>
                </w:p>
              </w:tc>
              <w:tc>
                <w:tcPr>
                  <w:tcW w:w="3060" w:type="dxa"/>
                  <w:shd w:val="clear" w:color="auto" w:fill="auto"/>
                </w:tcPr>
                <w:p w14:paraId="489EFD2B" w14:textId="77777777" w:rsidR="00517EB0" w:rsidRDefault="00517EB0" w:rsidP="005B30FD">
                  <w:r>
                    <w:t>UE-side / NW-side / neutral site</w:t>
                  </w:r>
                </w:p>
              </w:tc>
            </w:tr>
            <w:tr w:rsidR="00517EB0" w14:paraId="668AF3C9" w14:textId="77777777" w:rsidTr="005B30FD">
              <w:tc>
                <w:tcPr>
                  <w:tcW w:w="684" w:type="dxa"/>
                  <w:shd w:val="clear" w:color="auto" w:fill="auto"/>
                </w:tcPr>
                <w:p w14:paraId="7595D369" w14:textId="77777777" w:rsidR="00517EB0" w:rsidRDefault="00517EB0" w:rsidP="005B30FD">
                  <w:pPr>
                    <w:rPr>
                      <w:b/>
                    </w:rPr>
                  </w:pPr>
                  <w:r>
                    <w:rPr>
                      <w:b/>
                    </w:rPr>
                    <w:t>z1</w:t>
                  </w:r>
                </w:p>
              </w:tc>
              <w:tc>
                <w:tcPr>
                  <w:tcW w:w="3924" w:type="dxa"/>
                  <w:shd w:val="clear" w:color="auto" w:fill="auto"/>
                </w:tcPr>
                <w:p w14:paraId="0FDC4A19" w14:textId="77777777" w:rsidR="00517EB0" w:rsidRDefault="00517EB0" w:rsidP="005B30FD">
                  <w:r>
                    <w:t>model transfer in proprietary format</w:t>
                  </w:r>
                </w:p>
              </w:tc>
              <w:tc>
                <w:tcPr>
                  <w:tcW w:w="2250" w:type="dxa"/>
                  <w:shd w:val="clear" w:color="auto" w:fill="auto"/>
                </w:tcPr>
                <w:p w14:paraId="11136ABD" w14:textId="77777777" w:rsidR="00517EB0" w:rsidRDefault="00517EB0" w:rsidP="005B30FD">
                  <w:r>
                    <w:t>3GPP Network</w:t>
                  </w:r>
                </w:p>
              </w:tc>
              <w:tc>
                <w:tcPr>
                  <w:tcW w:w="3060" w:type="dxa"/>
                  <w:shd w:val="clear" w:color="auto" w:fill="auto"/>
                </w:tcPr>
                <w:p w14:paraId="30F29D58" w14:textId="77777777" w:rsidR="00517EB0" w:rsidRDefault="00517EB0" w:rsidP="005B30FD">
                  <w:r>
                    <w:t>UE-side / neutral site</w:t>
                  </w:r>
                </w:p>
              </w:tc>
            </w:tr>
            <w:tr w:rsidR="00517EB0" w14:paraId="1E849945" w14:textId="77777777" w:rsidTr="005B30FD">
              <w:tc>
                <w:tcPr>
                  <w:tcW w:w="684" w:type="dxa"/>
                  <w:shd w:val="clear" w:color="auto" w:fill="auto"/>
                </w:tcPr>
                <w:p w14:paraId="7BB75669" w14:textId="77777777" w:rsidR="00517EB0" w:rsidRDefault="00517EB0" w:rsidP="005B30FD">
                  <w:pPr>
                    <w:rPr>
                      <w:b/>
                    </w:rPr>
                  </w:pPr>
                  <w:r>
                    <w:rPr>
                      <w:b/>
                    </w:rPr>
                    <w:t>z2</w:t>
                  </w:r>
                </w:p>
              </w:tc>
              <w:tc>
                <w:tcPr>
                  <w:tcW w:w="3924" w:type="dxa"/>
                  <w:shd w:val="clear" w:color="auto" w:fill="auto"/>
                </w:tcPr>
                <w:p w14:paraId="437AE5AB" w14:textId="77777777" w:rsidR="00517EB0" w:rsidRDefault="00517EB0" w:rsidP="005B30FD">
                  <w:r>
                    <w:t>model transfer in proprietary format</w:t>
                  </w:r>
                </w:p>
              </w:tc>
              <w:tc>
                <w:tcPr>
                  <w:tcW w:w="2250" w:type="dxa"/>
                  <w:shd w:val="clear" w:color="auto" w:fill="auto"/>
                </w:tcPr>
                <w:p w14:paraId="5CC99DC5" w14:textId="77777777" w:rsidR="00517EB0" w:rsidRDefault="00517EB0" w:rsidP="005B30FD">
                  <w:r>
                    <w:t>3GPP Network</w:t>
                  </w:r>
                </w:p>
              </w:tc>
              <w:tc>
                <w:tcPr>
                  <w:tcW w:w="3060" w:type="dxa"/>
                  <w:shd w:val="clear" w:color="auto" w:fill="auto"/>
                </w:tcPr>
                <w:p w14:paraId="3DB687CD" w14:textId="77777777" w:rsidR="00517EB0" w:rsidRDefault="00517EB0" w:rsidP="005B30FD">
                  <w:r>
                    <w:t>NW-side</w:t>
                  </w:r>
                </w:p>
              </w:tc>
            </w:tr>
            <w:tr w:rsidR="00517EB0" w14:paraId="78763B1E" w14:textId="77777777" w:rsidTr="005B30FD">
              <w:tc>
                <w:tcPr>
                  <w:tcW w:w="684" w:type="dxa"/>
                  <w:shd w:val="clear" w:color="auto" w:fill="auto"/>
                </w:tcPr>
                <w:p w14:paraId="5FF89EB7" w14:textId="77777777" w:rsidR="00517EB0" w:rsidRDefault="00517EB0" w:rsidP="005B30FD">
                  <w:pPr>
                    <w:rPr>
                      <w:b/>
                    </w:rPr>
                  </w:pPr>
                  <w:r>
                    <w:rPr>
                      <w:b/>
                    </w:rPr>
                    <w:t>z3</w:t>
                  </w:r>
                </w:p>
              </w:tc>
              <w:tc>
                <w:tcPr>
                  <w:tcW w:w="3924" w:type="dxa"/>
                  <w:shd w:val="clear" w:color="auto" w:fill="auto"/>
                </w:tcPr>
                <w:p w14:paraId="5FEDCA97" w14:textId="77777777" w:rsidR="00517EB0" w:rsidRDefault="00517EB0" w:rsidP="005B30FD">
                  <w:r>
                    <w:t>model transfer in open format</w:t>
                  </w:r>
                </w:p>
              </w:tc>
              <w:tc>
                <w:tcPr>
                  <w:tcW w:w="2250" w:type="dxa"/>
                  <w:shd w:val="clear" w:color="auto" w:fill="auto"/>
                </w:tcPr>
                <w:p w14:paraId="4081E337" w14:textId="77777777" w:rsidR="00517EB0" w:rsidRDefault="00517EB0" w:rsidP="005B30FD">
                  <w:r>
                    <w:t>3GPP Network</w:t>
                  </w:r>
                </w:p>
              </w:tc>
              <w:tc>
                <w:tcPr>
                  <w:tcW w:w="3060" w:type="dxa"/>
                  <w:shd w:val="clear" w:color="auto" w:fill="auto"/>
                </w:tcPr>
                <w:p w14:paraId="51F67F15" w14:textId="77777777" w:rsidR="00517EB0" w:rsidRDefault="00517EB0" w:rsidP="005B30FD">
                  <w:r>
                    <w:t>UE-side / neutral site</w:t>
                  </w:r>
                </w:p>
              </w:tc>
            </w:tr>
            <w:tr w:rsidR="00517EB0" w14:paraId="0698B46A" w14:textId="77777777" w:rsidTr="005B30FD">
              <w:tc>
                <w:tcPr>
                  <w:tcW w:w="684" w:type="dxa"/>
                  <w:shd w:val="clear" w:color="auto" w:fill="auto"/>
                </w:tcPr>
                <w:p w14:paraId="6AC6DCB7" w14:textId="77777777" w:rsidR="00517EB0" w:rsidRDefault="00517EB0" w:rsidP="005B30FD">
                  <w:pPr>
                    <w:rPr>
                      <w:b/>
                    </w:rPr>
                  </w:pPr>
                  <w:r>
                    <w:rPr>
                      <w:b/>
                    </w:rPr>
                    <w:t>z4</w:t>
                  </w:r>
                </w:p>
              </w:tc>
              <w:tc>
                <w:tcPr>
                  <w:tcW w:w="3924" w:type="dxa"/>
                  <w:shd w:val="clear" w:color="auto" w:fill="auto"/>
                </w:tcPr>
                <w:p w14:paraId="6A0E4B32" w14:textId="77777777" w:rsidR="00517EB0" w:rsidRDefault="00517EB0" w:rsidP="005B30FD">
                  <w:r>
                    <w:t>model transfer in open format of a known model structure at UE</w:t>
                  </w:r>
                </w:p>
              </w:tc>
              <w:tc>
                <w:tcPr>
                  <w:tcW w:w="2250" w:type="dxa"/>
                  <w:shd w:val="clear" w:color="auto" w:fill="auto"/>
                </w:tcPr>
                <w:p w14:paraId="41679A9A" w14:textId="77777777" w:rsidR="00517EB0" w:rsidRDefault="00517EB0" w:rsidP="005B30FD">
                  <w:r>
                    <w:t>3GPP Network</w:t>
                  </w:r>
                </w:p>
              </w:tc>
              <w:tc>
                <w:tcPr>
                  <w:tcW w:w="3060" w:type="dxa"/>
                  <w:shd w:val="clear" w:color="auto" w:fill="auto"/>
                </w:tcPr>
                <w:p w14:paraId="3EA2CCD4" w14:textId="77777777" w:rsidR="00517EB0" w:rsidRDefault="00517EB0" w:rsidP="005B30FD">
                  <w:r>
                    <w:t>NW-side</w:t>
                  </w:r>
                </w:p>
              </w:tc>
            </w:tr>
            <w:tr w:rsidR="00517EB0" w14:paraId="6B794BDF" w14:textId="77777777" w:rsidTr="005B30FD">
              <w:tc>
                <w:tcPr>
                  <w:tcW w:w="684" w:type="dxa"/>
                  <w:shd w:val="clear" w:color="auto" w:fill="auto"/>
                </w:tcPr>
                <w:p w14:paraId="2B4E005B" w14:textId="77777777" w:rsidR="00517EB0" w:rsidRDefault="00517EB0" w:rsidP="005B30FD">
                  <w:pPr>
                    <w:rPr>
                      <w:b/>
                    </w:rPr>
                  </w:pPr>
                  <w:r>
                    <w:rPr>
                      <w:b/>
                    </w:rPr>
                    <w:t>z5</w:t>
                  </w:r>
                </w:p>
              </w:tc>
              <w:tc>
                <w:tcPr>
                  <w:tcW w:w="3924" w:type="dxa"/>
                  <w:shd w:val="clear" w:color="auto" w:fill="auto"/>
                </w:tcPr>
                <w:p w14:paraId="6A705F39" w14:textId="77777777" w:rsidR="00517EB0" w:rsidRDefault="00517EB0" w:rsidP="005B30FD">
                  <w:r>
                    <w:t>model transfer in open format of an unknown model structure at UE</w:t>
                  </w:r>
                </w:p>
              </w:tc>
              <w:tc>
                <w:tcPr>
                  <w:tcW w:w="2250" w:type="dxa"/>
                  <w:shd w:val="clear" w:color="auto" w:fill="auto"/>
                </w:tcPr>
                <w:p w14:paraId="74020870" w14:textId="77777777" w:rsidR="00517EB0" w:rsidRDefault="00517EB0" w:rsidP="005B30FD">
                  <w:r>
                    <w:t>3GPP Network</w:t>
                  </w:r>
                </w:p>
              </w:tc>
              <w:tc>
                <w:tcPr>
                  <w:tcW w:w="3060" w:type="dxa"/>
                  <w:shd w:val="clear" w:color="auto" w:fill="auto"/>
                </w:tcPr>
                <w:p w14:paraId="0D0A9EC3" w14:textId="77777777" w:rsidR="00517EB0" w:rsidRDefault="00517EB0" w:rsidP="005B30FD">
                  <w:r>
                    <w:t>NW-side</w:t>
                  </w:r>
                </w:p>
              </w:tc>
            </w:tr>
          </w:tbl>
          <w:p w14:paraId="27608A39" w14:textId="77777777" w:rsidR="00517EB0" w:rsidRDefault="00517EB0" w:rsidP="005B30FD">
            <w:pPr>
              <w:rPr>
                <w:b/>
              </w:rPr>
            </w:pPr>
          </w:p>
          <w:p w14:paraId="3DA368E0" w14:textId="77777777" w:rsidR="00517EB0" w:rsidRDefault="00517EB0" w:rsidP="005B30FD">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40FB2DBF" w14:textId="77777777" w:rsidR="00517EB0" w:rsidRDefault="00517EB0" w:rsidP="005B30FD">
            <w:pPr>
              <w:rPr>
                <w:b/>
              </w:rPr>
            </w:pPr>
            <w:r>
              <w:rPr>
                <w:b/>
              </w:rPr>
              <w:t>Note: The Case definition is NOT intended to introduce sub-levels of Level z.</w:t>
            </w:r>
          </w:p>
          <w:p w14:paraId="7F16C017" w14:textId="77777777" w:rsidR="00517EB0" w:rsidRDefault="00517EB0" w:rsidP="005B30FD">
            <w:pPr>
              <w:rPr>
                <w:b/>
              </w:rPr>
            </w:pPr>
            <w:r>
              <w:rPr>
                <w:b/>
              </w:rPr>
              <w:t>Note: Other cases may be included further upon interest from companies.</w:t>
            </w:r>
          </w:p>
          <w:p w14:paraId="4580A34D" w14:textId="77777777" w:rsidR="00517EB0" w:rsidRDefault="00517EB0" w:rsidP="005B30FD">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3058A8D" w14:textId="2A0E8B0D" w:rsidR="00517EB0" w:rsidRDefault="00517EB0" w:rsidP="00517EB0">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r w:rsidRPr="00517EB0">
              <w:rPr>
                <w:rFonts w:eastAsia="DengXian"/>
                <w:bCs/>
                <w:highlight w:val="green"/>
                <w:lang w:eastAsia="zh-CN"/>
              </w:rPr>
              <w:t xml:space="preserve"> from RAN#1 113</w:t>
            </w:r>
          </w:p>
          <w:p w14:paraId="36A12B4D" w14:textId="77777777" w:rsidR="00517EB0" w:rsidRDefault="00517EB0" w:rsidP="00517EB0">
            <w:pPr>
              <w:rPr>
                <w:bCs/>
              </w:rPr>
            </w:pPr>
            <w:r>
              <w:rPr>
                <w:bCs/>
              </w:rPr>
              <w:t>In model delivery/transfer Case z4, the “known model structure” means an exact model structure as has been previously identified between NW and UE and for which the UE has explicitly indicated its support.</w:t>
            </w:r>
          </w:p>
          <w:p w14:paraId="26D42C0A" w14:textId="751CE0E6" w:rsidR="00517EB0" w:rsidRPr="00951F8E" w:rsidRDefault="00517EB0" w:rsidP="00517EB0">
            <w:pPr>
              <w:spacing w:before="0" w:line="240" w:lineRule="auto"/>
              <w:jc w:val="left"/>
              <w:rPr>
                <w:rFonts w:eastAsia="DengXian"/>
                <w:b/>
                <w:lang w:eastAsia="zh-CN"/>
              </w:rPr>
            </w:pPr>
            <w:r>
              <w:rPr>
                <w:bCs/>
              </w:rPr>
              <w:t xml:space="preserve">In model delivery/transfer Case z5, the “unknown model structure” means any other model structure not covered in z4, including any model structure that is only partially known. </w:t>
            </w:r>
          </w:p>
        </w:tc>
      </w:tr>
    </w:tbl>
    <w:p w14:paraId="0586D5AB" w14:textId="77777777" w:rsidR="00517EB0" w:rsidRDefault="00517EB0" w:rsidP="00517EB0">
      <w:pPr>
        <w:rPr>
          <w:highlight w:val="yellow"/>
          <w:lang w:val="en-GB"/>
        </w:rPr>
      </w:pPr>
    </w:p>
    <w:p w14:paraId="088C0721" w14:textId="77777777" w:rsidR="00517EB0" w:rsidRDefault="00517EB0" w:rsidP="001D4385">
      <w:pPr>
        <w:jc w:val="both"/>
      </w:pPr>
    </w:p>
    <w:p w14:paraId="101C0410" w14:textId="2EAB1808" w:rsidR="00771BB4" w:rsidRPr="00771BB4" w:rsidRDefault="00771BB4" w:rsidP="00771BB4">
      <w:pPr>
        <w:pStyle w:val="TableofFigures"/>
        <w:tabs>
          <w:tab w:val="right" w:leader="dot" w:pos="9962"/>
        </w:tabs>
        <w:spacing w:after="240"/>
        <w:jc w:val="both"/>
        <w:rPr>
          <w:lang w:val="en-GB"/>
        </w:rPr>
      </w:pPr>
      <w:r w:rsidRPr="00771BB4">
        <w:rPr>
          <w:lang w:val="en-GB"/>
        </w:rPr>
        <w:t xml:space="preserve">As </w:t>
      </w:r>
      <w:r>
        <w:rPr>
          <w:lang w:val="en-GB"/>
        </w:rPr>
        <w:t xml:space="preserve">agreed in Observations, </w:t>
      </w:r>
      <w:r w:rsidRPr="00771BB4">
        <w:rPr>
          <w:lang w:val="en-GB"/>
        </w:rPr>
        <w:t>model delivery/transfer</w:t>
      </w:r>
      <w:r>
        <w:rPr>
          <w:lang w:val="en-GB"/>
        </w:rPr>
        <w:t xml:space="preserve"> to UE may be beneficial, from RAN1 point of view, </w:t>
      </w:r>
      <w:r w:rsidR="00444512">
        <w:rPr>
          <w:lang w:val="en-GB"/>
        </w:rPr>
        <w:t xml:space="preserve">at least those </w:t>
      </w:r>
      <w:r>
        <w:rPr>
          <w:lang w:val="en-GB"/>
        </w:rPr>
        <w:t xml:space="preserve">flavours of model delivery/transfer that has little issue from the UE implementation feasibility (e.g., Case y, z1, z2) should be </w:t>
      </w:r>
      <w:r w:rsidR="00444512">
        <w:rPr>
          <w:lang w:val="en-GB"/>
        </w:rPr>
        <w:t xml:space="preserve">included in the Rel-19 normative work. Other working groups can assess model delivery/transfer mechanisms and do further down-selection </w:t>
      </w:r>
      <w:proofErr w:type="gramStart"/>
      <w:r w:rsidR="00444512">
        <w:rPr>
          <w:lang w:val="en-GB"/>
        </w:rPr>
        <w:t>based</w:t>
      </w:r>
      <w:proofErr w:type="gramEnd"/>
      <w:r w:rsidR="00444512">
        <w:rPr>
          <w:lang w:val="en-GB"/>
        </w:rPr>
        <w:t xml:space="preserve"> on their feasibility/need/benefit study.</w:t>
      </w:r>
    </w:p>
    <w:p w14:paraId="619B2ABF" w14:textId="314ED30B" w:rsidR="00444512" w:rsidRDefault="00444512" w:rsidP="00444512">
      <w:pPr>
        <w:rPr>
          <w:b/>
          <w:bCs/>
        </w:rPr>
      </w:pPr>
      <w:r w:rsidRPr="00914618">
        <w:rPr>
          <w:b/>
          <w:bCs/>
        </w:rPr>
        <w:t>Proposal</w:t>
      </w:r>
      <w:r w:rsidR="000026E6">
        <w:rPr>
          <w:b/>
          <w:bCs/>
        </w:rPr>
        <w:t xml:space="preserve"> 1</w:t>
      </w:r>
      <w:r w:rsidR="00B86C84">
        <w:rPr>
          <w:b/>
          <w:bCs/>
        </w:rPr>
        <w:t>7</w:t>
      </w:r>
      <w:r w:rsidRPr="00914618">
        <w:rPr>
          <w:b/>
          <w:bCs/>
        </w:rPr>
        <w:t>:</w:t>
      </w:r>
      <w:r>
        <w:rPr>
          <w:b/>
          <w:bCs/>
        </w:rPr>
        <w:t xml:space="preserve"> At least include model delivery/transfer Cases y, z1, and z2 into Rel-19 normative work from RAN1 point of view. Other model delivery/transfer Cases can be further discussed and studied in future specifications.</w:t>
      </w:r>
    </w:p>
    <w:p w14:paraId="20E1B2D8" w14:textId="77777777" w:rsidR="00E21382" w:rsidRDefault="00E21382" w:rsidP="009E0457">
      <w:pPr>
        <w:autoSpaceDE w:val="0"/>
        <w:autoSpaceDN w:val="0"/>
        <w:adjustRightInd w:val="0"/>
        <w:jc w:val="both"/>
        <w:rPr>
          <w:rStyle w:val="ui-provider"/>
          <w:highlight w:val="yellow"/>
        </w:rPr>
      </w:pPr>
    </w:p>
    <w:p w14:paraId="1A23F8C5" w14:textId="77777777" w:rsidR="009E0457" w:rsidRDefault="009E0457" w:rsidP="005D0670">
      <w:pPr>
        <w:tabs>
          <w:tab w:val="left" w:pos="720"/>
          <w:tab w:val="left" w:pos="1440"/>
          <w:tab w:val="left" w:pos="2160"/>
        </w:tabs>
        <w:rPr>
          <w:color w:val="0070C0"/>
        </w:rPr>
      </w:pPr>
    </w:p>
    <w:p w14:paraId="75F2561A" w14:textId="492AC254" w:rsidR="00374C61" w:rsidRDefault="00374C61" w:rsidP="00E57B02">
      <w:pPr>
        <w:pStyle w:val="Heading1"/>
        <w:numPr>
          <w:ilvl w:val="0"/>
          <w:numId w:val="37"/>
        </w:numPr>
      </w:pPr>
      <w:r>
        <w:t>Conclusions</w:t>
      </w:r>
    </w:p>
    <w:p w14:paraId="3ABC3A07" w14:textId="69D56E06" w:rsidR="00B055F4" w:rsidRDefault="00EC623C" w:rsidP="00771BB4">
      <w:pPr>
        <w:pStyle w:val="TableofFigures"/>
        <w:tabs>
          <w:tab w:val="right" w:leader="dot" w:pos="9962"/>
        </w:tabs>
        <w:spacing w:after="240"/>
        <w:jc w:val="both"/>
        <w:rPr>
          <w:lang w:val="en-GB"/>
        </w:rPr>
      </w:pPr>
      <w:r w:rsidRPr="004464D8">
        <w:rPr>
          <w:lang w:val="en-GB"/>
        </w:rPr>
        <w:t>In this paper,</w:t>
      </w:r>
      <w:r w:rsidR="007D6321" w:rsidRPr="004464D8">
        <w:rPr>
          <w:lang w:val="en-GB"/>
        </w:rPr>
        <w:t xml:space="preserve"> w</w:t>
      </w:r>
      <w:r w:rsidR="007419DE" w:rsidRPr="004464D8">
        <w:rPr>
          <w:lang w:val="en-GB"/>
        </w:rPr>
        <w:t xml:space="preserve">e </w:t>
      </w:r>
      <w:r w:rsidR="00E367B7" w:rsidRPr="004464D8">
        <w:rPr>
          <w:lang w:val="en-GB"/>
        </w:rPr>
        <w:t xml:space="preserve">discussed general aspects for AI/ML framework for Rel-18 SI and </w:t>
      </w:r>
      <w:r w:rsidR="007419DE" w:rsidRPr="004464D8">
        <w:rPr>
          <w:lang w:val="en-GB"/>
        </w:rPr>
        <w:t xml:space="preserve">made the following </w:t>
      </w:r>
      <w:r w:rsidR="003C3F09" w:rsidRPr="004464D8">
        <w:rPr>
          <w:lang w:val="en-GB"/>
        </w:rPr>
        <w:t xml:space="preserve">observations and </w:t>
      </w:r>
      <w:r w:rsidR="007419DE" w:rsidRPr="004464D8">
        <w:rPr>
          <w:lang w:val="en-GB"/>
        </w:rPr>
        <w:t>proposals</w:t>
      </w:r>
      <w:r w:rsidR="00E367B7" w:rsidRPr="004464D8">
        <w:rPr>
          <w:lang w:val="en-GB"/>
        </w:rPr>
        <w:t>.</w:t>
      </w:r>
    </w:p>
    <w:p w14:paraId="36E17D59" w14:textId="77777777" w:rsidR="00B86C84" w:rsidRPr="00334F71" w:rsidRDefault="00B86C84" w:rsidP="00B86C84">
      <w:pPr>
        <w:jc w:val="both"/>
        <w:rPr>
          <w:b/>
          <w:bCs/>
        </w:rPr>
      </w:pPr>
      <w:r>
        <w:rPr>
          <w:b/>
          <w:bCs/>
        </w:rPr>
        <w:t>Observation 1</w:t>
      </w:r>
      <w:r w:rsidRPr="00334F71">
        <w:rPr>
          <w:b/>
          <w:bCs/>
        </w:rPr>
        <w:t>: Functionality-based-LCM may be sufficient in the following scenarios:</w:t>
      </w:r>
    </w:p>
    <w:p w14:paraId="03928099" w14:textId="77777777" w:rsidR="00B86C84" w:rsidRPr="00C66631" w:rsidRDefault="00B86C84" w:rsidP="00B86C84">
      <w:pPr>
        <w:pStyle w:val="ListParagraph"/>
        <w:numPr>
          <w:ilvl w:val="0"/>
          <w:numId w:val="19"/>
        </w:numPr>
        <w:jc w:val="both"/>
        <w:rPr>
          <w:b/>
          <w:bCs/>
        </w:rPr>
      </w:pPr>
      <w:r w:rsidRPr="00C66631">
        <w:rPr>
          <w:b/>
          <w:bCs/>
        </w:rPr>
        <w:t>Under known additional conditions (e.g., Doppler, SNR, cell ID) at the UE</w:t>
      </w:r>
    </w:p>
    <w:p w14:paraId="265C2914" w14:textId="77777777" w:rsidR="00B86C84" w:rsidRPr="00C66631" w:rsidRDefault="00B86C84" w:rsidP="00B86C84">
      <w:pPr>
        <w:pStyle w:val="ListParagraph"/>
        <w:numPr>
          <w:ilvl w:val="0"/>
          <w:numId w:val="19"/>
        </w:numPr>
        <w:jc w:val="both"/>
        <w:rPr>
          <w:b/>
          <w:bCs/>
        </w:rPr>
      </w:pPr>
      <w:r w:rsidRPr="00C66631">
        <w:rPr>
          <w:b/>
          <w:bCs/>
        </w:rPr>
        <w:t xml:space="preserve">If one model generalizes well across unknown additional conditions </w:t>
      </w:r>
    </w:p>
    <w:p w14:paraId="0531D6F5" w14:textId="77777777" w:rsidR="00B86C84" w:rsidRDefault="00B86C84" w:rsidP="00B86C84">
      <w:pPr>
        <w:jc w:val="both"/>
        <w:rPr>
          <w:b/>
          <w:bCs/>
        </w:rPr>
      </w:pPr>
    </w:p>
    <w:p w14:paraId="27F20298" w14:textId="47EB433A" w:rsidR="00B86C84" w:rsidRDefault="00B86C84" w:rsidP="00B86C84">
      <w:pPr>
        <w:jc w:val="both"/>
        <w:rPr>
          <w:b/>
        </w:rPr>
      </w:pPr>
      <w:r>
        <w:rPr>
          <w:b/>
          <w:bCs/>
        </w:rPr>
        <w:t>Observation 2:</w:t>
      </w:r>
      <w:r w:rsidRPr="00A12FA0">
        <w:rPr>
          <w:b/>
        </w:rPr>
        <w:t xml:space="preserve"> NW-side or NW-first training types are likely to require a UE to select a different encoder for different vendors’ gNBs. In that case, such training types can be supported only if pairing information is provided to the UE.</w:t>
      </w:r>
    </w:p>
    <w:p w14:paraId="0A5A4FBF" w14:textId="77777777" w:rsidR="00B86C84" w:rsidRPr="00E548DB" w:rsidRDefault="00B86C84" w:rsidP="00B86C84">
      <w:pPr>
        <w:jc w:val="both"/>
      </w:pPr>
    </w:p>
    <w:p w14:paraId="4CC1CF05" w14:textId="482C4AA5" w:rsidR="00B86C84" w:rsidRDefault="00B86C84" w:rsidP="00B86C84">
      <w:pPr>
        <w:jc w:val="both"/>
      </w:pPr>
      <w:r>
        <w:rPr>
          <w:b/>
          <w:bCs/>
        </w:rPr>
        <w:t>Observation 3:</w:t>
      </w:r>
      <w:r w:rsidRPr="00A12FA0">
        <w:rPr>
          <w:b/>
        </w:rPr>
        <w:t xml:space="preserve"> </w:t>
      </w:r>
      <w:r>
        <w:rPr>
          <w:b/>
        </w:rPr>
        <w:t xml:space="preserve">A single model may not generalize to all scenarios in real deployments, and therefore specification should have </w:t>
      </w:r>
      <w:proofErr w:type="gramStart"/>
      <w:r>
        <w:rPr>
          <w:b/>
        </w:rPr>
        <w:t>signaling</w:t>
      </w:r>
      <w:proofErr w:type="gramEnd"/>
      <w:r>
        <w:rPr>
          <w:b/>
        </w:rPr>
        <w:t xml:space="preserve"> that allows for multiple models via model ID.</w:t>
      </w:r>
    </w:p>
    <w:p w14:paraId="45B213A6" w14:textId="77777777" w:rsidR="00B86C84" w:rsidRDefault="00B86C84" w:rsidP="00B86C84">
      <w:pPr>
        <w:jc w:val="both"/>
      </w:pPr>
    </w:p>
    <w:p w14:paraId="2FE1D7C9" w14:textId="77777777" w:rsidR="00B86C84" w:rsidRPr="00A12FA0" w:rsidRDefault="00B86C84" w:rsidP="00B86C84">
      <w:pPr>
        <w:jc w:val="both"/>
        <w:rPr>
          <w:b/>
        </w:rPr>
      </w:pPr>
      <w:r>
        <w:rPr>
          <w:b/>
          <w:bCs/>
        </w:rPr>
        <w:t>Observation 4:</w:t>
      </w:r>
      <w:r w:rsidRPr="00A12FA0">
        <w:rPr>
          <w:b/>
        </w:rPr>
        <w:t xml:space="preserve"> Any UE-side physical model that is compatible with the same CSI reconstruction model of the NW can </w:t>
      </w:r>
      <w:proofErr w:type="gramStart"/>
      <w:r w:rsidRPr="00A12FA0">
        <w:rPr>
          <w:b/>
        </w:rPr>
        <w:t>be considered to be</w:t>
      </w:r>
      <w:proofErr w:type="gramEnd"/>
      <w:r w:rsidRPr="00A12FA0">
        <w:rPr>
          <w:b/>
        </w:rPr>
        <w:t xml:space="preserve"> the same logical model identified by the same pairing ID.</w:t>
      </w:r>
    </w:p>
    <w:p w14:paraId="061FFBE3" w14:textId="77777777" w:rsidR="00B86C84" w:rsidRDefault="00B86C84" w:rsidP="00B86C84">
      <w:pPr>
        <w:jc w:val="both"/>
        <w:rPr>
          <w:b/>
          <w:bCs/>
        </w:rPr>
      </w:pPr>
    </w:p>
    <w:p w14:paraId="140ED9FB" w14:textId="7B13A0C4" w:rsidR="00B86C84" w:rsidRPr="00A12FA0" w:rsidRDefault="00B86C84" w:rsidP="00B86C84">
      <w:pPr>
        <w:jc w:val="both"/>
        <w:rPr>
          <w:b/>
        </w:rPr>
      </w:pPr>
      <w:r>
        <w:rPr>
          <w:b/>
          <w:bCs/>
        </w:rPr>
        <w:t>Observation 5:</w:t>
      </w:r>
      <w:r w:rsidRPr="00A12FA0">
        <w:rPr>
          <w:b/>
        </w:rPr>
        <w:t xml:space="preserve"> The pairing ID enables the UE to select a unique logical model for CSI generation that is compatible with the NW-side CSI reconstruction model. As a result, the pairing ID is a special case of a model ID.</w:t>
      </w:r>
    </w:p>
    <w:p w14:paraId="18CD3399" w14:textId="77777777" w:rsidR="00B86C84" w:rsidRDefault="00B86C84" w:rsidP="00B86C84">
      <w:pPr>
        <w:pStyle w:val="3GPPText"/>
      </w:pPr>
    </w:p>
    <w:p w14:paraId="6AA81C03" w14:textId="77777777" w:rsidR="00B86C84" w:rsidRDefault="00B86C84" w:rsidP="00B86C84">
      <w:pPr>
        <w:spacing w:line="360" w:lineRule="auto"/>
        <w:rPr>
          <w:b/>
          <w:bCs/>
        </w:rPr>
      </w:pPr>
      <w:r w:rsidRPr="00EA025D">
        <w:rPr>
          <w:b/>
          <w:bCs/>
        </w:rPr>
        <w:t>Proposal</w:t>
      </w:r>
      <w:r>
        <w:rPr>
          <w:b/>
          <w:bCs/>
        </w:rPr>
        <w:t xml:space="preserve"> 1</w:t>
      </w:r>
      <w:r w:rsidRPr="00EA025D">
        <w:rPr>
          <w:b/>
          <w:bCs/>
        </w:rPr>
        <w:t>:</w:t>
      </w:r>
      <w:r>
        <w:rPr>
          <w:b/>
          <w:bCs/>
        </w:rPr>
        <w:t xml:space="preserve"> Model ID based LCM is needed for pairing of two-sided models.</w:t>
      </w:r>
    </w:p>
    <w:p w14:paraId="4E479E9E" w14:textId="77777777" w:rsidR="00B86C84" w:rsidRDefault="00B86C84" w:rsidP="00B86C84">
      <w:pPr>
        <w:jc w:val="both"/>
      </w:pPr>
    </w:p>
    <w:p w14:paraId="2C9CF315" w14:textId="77777777" w:rsidR="00B86C84" w:rsidRDefault="00B86C84" w:rsidP="00B86C84">
      <w:pPr>
        <w:jc w:val="both"/>
        <w:rPr>
          <w:b/>
        </w:rPr>
      </w:pPr>
      <w:r>
        <w:rPr>
          <w:b/>
          <w:bCs/>
        </w:rPr>
        <w:t xml:space="preserve">Proposal 2: </w:t>
      </w:r>
      <w:r w:rsidRPr="00A12FA0">
        <w:rPr>
          <w:b/>
        </w:rPr>
        <w:t>The model-ID based LCM framework should be adopted for CSI compression using two-sided model.</w:t>
      </w:r>
    </w:p>
    <w:p w14:paraId="1C2644BF" w14:textId="77777777" w:rsidR="00B86C84" w:rsidRPr="00A12FA0" w:rsidRDefault="00B86C84" w:rsidP="00B86C84">
      <w:pPr>
        <w:jc w:val="both"/>
        <w:rPr>
          <w:b/>
          <w:bCs/>
        </w:rPr>
      </w:pPr>
    </w:p>
    <w:p w14:paraId="70BD22D8" w14:textId="77777777" w:rsidR="00B86C84" w:rsidRPr="00A12FA0" w:rsidRDefault="00B86C84" w:rsidP="00B86C84">
      <w:pPr>
        <w:jc w:val="both"/>
        <w:rPr>
          <w:b/>
        </w:rPr>
      </w:pPr>
      <w:r>
        <w:rPr>
          <w:b/>
          <w:bCs/>
        </w:rPr>
        <w:t xml:space="preserve">Proposal 3: </w:t>
      </w:r>
      <w:r w:rsidRPr="00A12FA0">
        <w:rPr>
          <w:b/>
        </w:rPr>
        <w:t>Adopt the following principles for CSI compression using two-sided models:</w:t>
      </w:r>
    </w:p>
    <w:p w14:paraId="22EEA245" w14:textId="77777777" w:rsidR="00B86C84" w:rsidRPr="00A12FA0" w:rsidRDefault="00B86C84" w:rsidP="00B86C84">
      <w:pPr>
        <w:pStyle w:val="ListParagraph"/>
        <w:numPr>
          <w:ilvl w:val="0"/>
          <w:numId w:val="34"/>
        </w:numPr>
        <w:jc w:val="both"/>
        <w:rPr>
          <w:b/>
        </w:rPr>
      </w:pPr>
      <w:r w:rsidRPr="004A4708">
        <w:rPr>
          <w:b/>
          <w:bCs/>
        </w:rPr>
        <w:t xml:space="preserve">A pairing ID is a special case of a logical model ID. </w:t>
      </w:r>
      <w:r w:rsidRPr="00A12FA0">
        <w:rPr>
          <w:b/>
        </w:rPr>
        <w:t xml:space="preserve">The NW uses </w:t>
      </w:r>
      <w:r>
        <w:rPr>
          <w:b/>
        </w:rPr>
        <w:t xml:space="preserve">a model </w:t>
      </w:r>
      <w:r w:rsidRPr="00A12FA0">
        <w:rPr>
          <w:b/>
        </w:rPr>
        <w:t xml:space="preserve">ID </w:t>
      </w:r>
      <w:r>
        <w:rPr>
          <w:b/>
        </w:rPr>
        <w:t>to indicate</w:t>
      </w:r>
      <w:r w:rsidRPr="00A12FA0">
        <w:rPr>
          <w:b/>
        </w:rPr>
        <w:t xml:space="preserve"> </w:t>
      </w:r>
      <w:r>
        <w:rPr>
          <w:b/>
        </w:rPr>
        <w:t>pairing</w:t>
      </w:r>
      <w:r w:rsidRPr="00A12FA0">
        <w:rPr>
          <w:b/>
        </w:rPr>
        <w:t xml:space="preserve"> </w:t>
      </w:r>
      <w:r>
        <w:rPr>
          <w:b/>
        </w:rPr>
        <w:t>information</w:t>
      </w:r>
      <w:r w:rsidRPr="00A12FA0">
        <w:rPr>
          <w:b/>
        </w:rPr>
        <w:t xml:space="preserve"> to identify a UE-side </w:t>
      </w:r>
      <w:r>
        <w:rPr>
          <w:b/>
        </w:rPr>
        <w:t xml:space="preserve">(logical) </w:t>
      </w:r>
      <w:r w:rsidRPr="00A12FA0">
        <w:rPr>
          <w:b/>
        </w:rPr>
        <w:t>model that is compatible with a decoder.</w:t>
      </w:r>
    </w:p>
    <w:p w14:paraId="37D3F6D3" w14:textId="77777777" w:rsidR="00B86C84" w:rsidRDefault="00B86C84" w:rsidP="00B86C84">
      <w:pPr>
        <w:jc w:val="both"/>
        <w:rPr>
          <w:b/>
        </w:rPr>
      </w:pPr>
    </w:p>
    <w:p w14:paraId="2118EA4B" w14:textId="77777777" w:rsidR="00B86C84" w:rsidRPr="0037215C" w:rsidRDefault="00B86C84" w:rsidP="00B86C84">
      <w:pPr>
        <w:jc w:val="both"/>
        <w:rPr>
          <w:b/>
          <w:bCs/>
        </w:rPr>
      </w:pPr>
      <w:r>
        <w:rPr>
          <w:b/>
          <w:bCs/>
        </w:rPr>
        <w:t>Observation 6</w:t>
      </w:r>
      <w:r w:rsidRPr="0037215C">
        <w:rPr>
          <w:b/>
          <w:bCs/>
        </w:rPr>
        <w:t>: How the pairing information is derived is up to UE/NW offline co-engineering alignment, transparent to 3GPP specification, and alignment can be achieved as part of the model identification step.</w:t>
      </w:r>
    </w:p>
    <w:p w14:paraId="53E0FF89" w14:textId="77777777" w:rsidR="00B86C84" w:rsidRDefault="00B86C84" w:rsidP="00B86C84">
      <w:pPr>
        <w:spacing w:line="360" w:lineRule="auto"/>
      </w:pPr>
    </w:p>
    <w:p w14:paraId="05E93748" w14:textId="77777777" w:rsidR="00B86C84" w:rsidRDefault="00B86C84" w:rsidP="00B86C84">
      <w:pPr>
        <w:spacing w:line="360" w:lineRule="auto"/>
        <w:rPr>
          <w:b/>
          <w:bCs/>
        </w:rPr>
      </w:pPr>
      <w:r w:rsidRPr="00EA025D">
        <w:rPr>
          <w:b/>
          <w:bCs/>
        </w:rPr>
        <w:t>Proposal</w:t>
      </w:r>
      <w:r>
        <w:rPr>
          <w:b/>
          <w:bCs/>
        </w:rPr>
        <w:t xml:space="preserve"> 4</w:t>
      </w:r>
      <w:r w:rsidRPr="00EA025D">
        <w:rPr>
          <w:b/>
          <w:bCs/>
        </w:rPr>
        <w:t>:</w:t>
      </w:r>
      <w:r>
        <w:rPr>
          <w:b/>
          <w:bCs/>
        </w:rPr>
        <w:t xml:space="preserve"> Model ID based LCM is useful to establish aligned understanding between NW and UE outside specification to allow more granular AI/ML operations specific to given scenarios/configurations/datasets for higher performance.</w:t>
      </w:r>
    </w:p>
    <w:p w14:paraId="5EFA66B9" w14:textId="77777777" w:rsidR="00B86C84" w:rsidRDefault="00B86C84" w:rsidP="00B86C84">
      <w:pPr>
        <w:spacing w:line="360" w:lineRule="auto"/>
      </w:pPr>
    </w:p>
    <w:p w14:paraId="5670E7C4" w14:textId="77777777" w:rsidR="00B86C84" w:rsidRDefault="00B86C84" w:rsidP="00B86C84">
      <w:pPr>
        <w:spacing w:line="360" w:lineRule="auto"/>
        <w:rPr>
          <w:b/>
          <w:bCs/>
        </w:rPr>
      </w:pPr>
      <w:r w:rsidRPr="00EA025D">
        <w:rPr>
          <w:b/>
          <w:bCs/>
        </w:rPr>
        <w:t>Proposal</w:t>
      </w:r>
      <w:r>
        <w:rPr>
          <w:b/>
          <w:bCs/>
        </w:rPr>
        <w:t xml:space="preserve"> 5</w:t>
      </w:r>
      <w:r w:rsidRPr="00EA025D">
        <w:rPr>
          <w:b/>
          <w:bCs/>
        </w:rPr>
        <w:t>:</w:t>
      </w:r>
      <w:r>
        <w:rPr>
          <w:b/>
          <w:bCs/>
        </w:rPr>
        <w:t xml:space="preserve"> Model-ID-based LCM is needed for </w:t>
      </w:r>
      <w:r w:rsidRPr="003B54B9">
        <w:rPr>
          <w:b/>
          <w:bCs/>
        </w:rPr>
        <w:t xml:space="preserve">UE side models </w:t>
      </w:r>
      <w:r>
        <w:rPr>
          <w:b/>
          <w:bCs/>
        </w:rPr>
        <w:t xml:space="preserve">and UE-part of two-sided models </w:t>
      </w:r>
      <w:r w:rsidRPr="003B54B9">
        <w:rPr>
          <w:b/>
          <w:bCs/>
        </w:rPr>
        <w:t>with model transfer</w:t>
      </w:r>
      <w:r>
        <w:rPr>
          <w:b/>
          <w:bCs/>
        </w:rPr>
        <w:t>.</w:t>
      </w:r>
    </w:p>
    <w:p w14:paraId="34A64B6B" w14:textId="77777777" w:rsidR="00B86C84" w:rsidRPr="00B86C84" w:rsidRDefault="00B86C84" w:rsidP="00B86C84">
      <w:pPr>
        <w:pStyle w:val="3GPPText"/>
        <w:rPr>
          <w:lang w:val="en-US"/>
        </w:rPr>
      </w:pPr>
    </w:p>
    <w:p w14:paraId="0956A807" w14:textId="77777777" w:rsidR="00B86C84" w:rsidRPr="00D4515E" w:rsidRDefault="00B86C84" w:rsidP="00B86C84">
      <w:pPr>
        <w:spacing w:line="360" w:lineRule="auto"/>
        <w:rPr>
          <w:b/>
          <w:bCs/>
        </w:rPr>
      </w:pPr>
      <w:r w:rsidRPr="00D4515E">
        <w:rPr>
          <w:b/>
          <w:bCs/>
        </w:rPr>
        <w:t>Proposal</w:t>
      </w:r>
      <w:r>
        <w:rPr>
          <w:b/>
        </w:rPr>
        <w:t xml:space="preserve"> 6</w:t>
      </w:r>
      <w:r w:rsidRPr="00D4515E">
        <w:rPr>
          <w:b/>
          <w:bCs/>
        </w:rPr>
        <w:t xml:space="preserve">: </w:t>
      </w:r>
      <w:r>
        <w:rPr>
          <w:b/>
          <w:bCs/>
        </w:rPr>
        <w:t>“</w:t>
      </w:r>
      <w:r w:rsidRPr="00D4515E">
        <w:rPr>
          <w:b/>
          <w:bCs/>
        </w:rPr>
        <w:t>Additional conditions</w:t>
      </w:r>
      <w:r>
        <w:rPr>
          <w:b/>
          <w:bCs/>
        </w:rPr>
        <w:t>”</w:t>
      </w:r>
      <w:r w:rsidRPr="00D4515E">
        <w:rPr>
          <w:b/>
          <w:bCs/>
        </w:rPr>
        <w:t xml:space="preserve"> </w:t>
      </w:r>
      <w:r>
        <w:rPr>
          <w:b/>
          <w:bCs/>
        </w:rPr>
        <w:t xml:space="preserve">that is unknown at UE and </w:t>
      </w:r>
      <w:r w:rsidRPr="00D4515E">
        <w:rPr>
          <w:b/>
          <w:bCs/>
        </w:rPr>
        <w:t>that is not a part of functionality definition (i.e., outside AI/ML-enabled Feature/FG enabled by configuration(s)) may be addressed by the following approaches</w:t>
      </w:r>
      <w:r>
        <w:rPr>
          <w:b/>
          <w:bCs/>
        </w:rPr>
        <w:t>:</w:t>
      </w:r>
    </w:p>
    <w:p w14:paraId="5C78C83E" w14:textId="77777777" w:rsidR="00B86C84" w:rsidRPr="00D4515E" w:rsidRDefault="00B86C84" w:rsidP="00B86C84">
      <w:pPr>
        <w:pStyle w:val="ListParagraph"/>
        <w:numPr>
          <w:ilvl w:val="0"/>
          <w:numId w:val="11"/>
        </w:numPr>
        <w:spacing w:line="360" w:lineRule="auto"/>
        <w:rPr>
          <w:b/>
          <w:bCs/>
        </w:rPr>
      </w:pPr>
      <w:r w:rsidRPr="00D4515E">
        <w:rPr>
          <w:b/>
          <w:bCs/>
        </w:rPr>
        <w:t>Provided as assistance information in functionality-based LCM</w:t>
      </w:r>
      <w:r>
        <w:rPr>
          <w:b/>
          <w:bCs/>
        </w:rPr>
        <w:t>, or</w:t>
      </w:r>
    </w:p>
    <w:p w14:paraId="20A6D91A" w14:textId="77777777" w:rsidR="00B86C84" w:rsidRPr="00D4515E" w:rsidRDefault="00B86C84" w:rsidP="00B86C84">
      <w:pPr>
        <w:pStyle w:val="ListParagraph"/>
        <w:numPr>
          <w:ilvl w:val="0"/>
          <w:numId w:val="11"/>
        </w:numPr>
        <w:spacing w:line="360" w:lineRule="auto"/>
        <w:rPr>
          <w:b/>
          <w:bCs/>
        </w:rPr>
      </w:pPr>
      <w:r w:rsidRPr="00D4515E">
        <w:rPr>
          <w:b/>
          <w:bCs/>
          <w:lang w:val="en-GB"/>
        </w:rPr>
        <w:t xml:space="preserve">Model-ID-based LCM </w:t>
      </w:r>
      <w:r>
        <w:rPr>
          <w:b/>
          <w:bCs/>
          <w:lang w:val="en-GB"/>
        </w:rPr>
        <w:t xml:space="preserve">with </w:t>
      </w:r>
      <w:r w:rsidRPr="00D4515E">
        <w:rPr>
          <w:b/>
          <w:bCs/>
          <w:lang w:val="en-GB"/>
        </w:rPr>
        <w:t xml:space="preserve">offline alignment </w:t>
      </w:r>
      <w:r>
        <w:rPr>
          <w:b/>
          <w:bCs/>
          <w:lang w:val="en-GB"/>
        </w:rPr>
        <w:t xml:space="preserve">on the additional condition </w:t>
      </w:r>
      <w:r w:rsidRPr="00D4515E">
        <w:rPr>
          <w:b/>
          <w:bCs/>
          <w:lang w:val="en-GB"/>
        </w:rPr>
        <w:t>between vendors</w:t>
      </w:r>
      <w:r>
        <w:rPr>
          <w:b/>
          <w:bCs/>
          <w:lang w:val="en-GB"/>
        </w:rPr>
        <w:t xml:space="preserve"> (e.g., model identification type A), or</w:t>
      </w:r>
    </w:p>
    <w:p w14:paraId="3BE38779" w14:textId="77777777" w:rsidR="00B86C84" w:rsidRPr="00D4515E" w:rsidRDefault="00B86C84" w:rsidP="00B86C84">
      <w:pPr>
        <w:pStyle w:val="ListParagraph"/>
        <w:numPr>
          <w:ilvl w:val="0"/>
          <w:numId w:val="11"/>
        </w:numPr>
        <w:rPr>
          <w:b/>
          <w:bCs/>
          <w:lang w:val="en-GB"/>
        </w:rPr>
      </w:pPr>
      <w:r w:rsidRPr="00D4515E">
        <w:rPr>
          <w:b/>
          <w:bCs/>
          <w:lang w:val="en-GB"/>
        </w:rPr>
        <w:t>Model training at NW and transfer to UE (</w:t>
      </w:r>
      <w:r>
        <w:rPr>
          <w:b/>
          <w:bCs/>
          <w:lang w:val="en-GB"/>
        </w:rPr>
        <w:t xml:space="preserve">e.g., </w:t>
      </w:r>
      <w:r w:rsidRPr="00D4515E">
        <w:rPr>
          <w:b/>
          <w:bCs/>
          <w:lang w:val="en-GB"/>
        </w:rPr>
        <w:t>model identification type B2)</w:t>
      </w:r>
    </w:p>
    <w:p w14:paraId="22D0FC4F" w14:textId="77777777" w:rsidR="00B86C84" w:rsidRDefault="00B86C84" w:rsidP="00B86C84">
      <w:pPr>
        <w:spacing w:line="360" w:lineRule="auto"/>
      </w:pPr>
    </w:p>
    <w:p w14:paraId="6C9878F6" w14:textId="77777777" w:rsidR="00B86C84" w:rsidRPr="0053215F" w:rsidRDefault="00B86C84" w:rsidP="00B86C84">
      <w:pPr>
        <w:jc w:val="both"/>
        <w:rPr>
          <w:b/>
          <w:bCs/>
        </w:rPr>
      </w:pPr>
      <w:r w:rsidRPr="00B21D73">
        <w:rPr>
          <w:b/>
          <w:bCs/>
        </w:rPr>
        <w:t>Proposal</w:t>
      </w:r>
      <w:r>
        <w:rPr>
          <w:b/>
          <w:bCs/>
        </w:rPr>
        <w:t xml:space="preserve"> 7</w:t>
      </w:r>
      <w:r w:rsidRPr="00B21D73">
        <w:rPr>
          <w:b/>
          <w:bCs/>
        </w:rPr>
        <w:t xml:space="preserve">: </w:t>
      </w:r>
      <w:r>
        <w:rPr>
          <w:b/>
          <w:bCs/>
        </w:rPr>
        <w:t>Model-ID-based LCM via offline vendor collaboration can avoid disclosure of proprietary information</w:t>
      </w:r>
      <w:r w:rsidRPr="00B21D73">
        <w:rPr>
          <w:b/>
          <w:bCs/>
        </w:rPr>
        <w:t>.</w:t>
      </w:r>
    </w:p>
    <w:p w14:paraId="30655C8B" w14:textId="77777777" w:rsidR="00B86C84" w:rsidRDefault="00B86C84" w:rsidP="00B86C84">
      <w:pPr>
        <w:jc w:val="both"/>
      </w:pPr>
    </w:p>
    <w:p w14:paraId="1DF0AA0D" w14:textId="77777777" w:rsidR="00B86C84" w:rsidRDefault="00B86C84" w:rsidP="00B86C84">
      <w:pPr>
        <w:jc w:val="both"/>
        <w:rPr>
          <w:b/>
          <w:bCs/>
        </w:rPr>
      </w:pPr>
      <w:r>
        <w:rPr>
          <w:b/>
          <w:bCs/>
        </w:rPr>
        <w:t>Observation 7</w:t>
      </w:r>
      <w:r w:rsidRPr="00EA025D">
        <w:rPr>
          <w:b/>
          <w:bCs/>
        </w:rPr>
        <w:t>: Model</w:t>
      </w:r>
      <w:r>
        <w:rPr>
          <w:b/>
          <w:bCs/>
        </w:rPr>
        <w:t xml:space="preserve">s developed and trained for a particular scenario/configuration/dataset may provide better performance than a generalized model that covers a wide range of scenarios/configurations/datasets. </w:t>
      </w:r>
    </w:p>
    <w:p w14:paraId="34B8863F" w14:textId="77777777" w:rsidR="00B86C84" w:rsidRDefault="00B86C84" w:rsidP="00B86C84">
      <w:pPr>
        <w:jc w:val="both"/>
        <w:rPr>
          <w:b/>
          <w:bCs/>
        </w:rPr>
      </w:pPr>
    </w:p>
    <w:p w14:paraId="2602EA57" w14:textId="77777777" w:rsidR="00B86C84" w:rsidRDefault="00B86C84" w:rsidP="00B86C84">
      <w:pPr>
        <w:jc w:val="both"/>
        <w:rPr>
          <w:b/>
          <w:bCs/>
        </w:rPr>
      </w:pPr>
      <w:r w:rsidRPr="00EA025D">
        <w:rPr>
          <w:b/>
          <w:bCs/>
        </w:rPr>
        <w:t>Proposal</w:t>
      </w:r>
      <w:r>
        <w:rPr>
          <w:b/>
          <w:bCs/>
        </w:rPr>
        <w:t xml:space="preserve"> 8</w:t>
      </w:r>
      <w:r w:rsidRPr="00EA025D">
        <w:rPr>
          <w:b/>
          <w:bCs/>
        </w:rPr>
        <w:t xml:space="preserve">: </w:t>
      </w:r>
      <w:r>
        <w:rPr>
          <w:b/>
          <w:bCs/>
        </w:rPr>
        <w:t xml:space="preserve">Target performance may be associated with a model and aligned between the NW side and UE side during model identification. </w:t>
      </w:r>
    </w:p>
    <w:p w14:paraId="58E4E212" w14:textId="77777777" w:rsidR="00B86C84" w:rsidRDefault="00B86C84" w:rsidP="00B86C84">
      <w:pPr>
        <w:jc w:val="both"/>
        <w:rPr>
          <w:b/>
          <w:bCs/>
        </w:rPr>
      </w:pPr>
    </w:p>
    <w:p w14:paraId="5FC1BDE7" w14:textId="77777777" w:rsidR="00B86C84" w:rsidRDefault="00B86C84" w:rsidP="00B86C84">
      <w:pPr>
        <w:jc w:val="both"/>
        <w:rPr>
          <w:b/>
          <w:bCs/>
        </w:rPr>
      </w:pPr>
      <w:r>
        <w:rPr>
          <w:b/>
          <w:bCs/>
        </w:rPr>
        <w:t>Proposal 9: Model-ID-based LCM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269F404E" w14:textId="77777777" w:rsidR="00B86C84" w:rsidRDefault="00B86C84" w:rsidP="00B86C84">
      <w:pPr>
        <w:jc w:val="both"/>
      </w:pPr>
    </w:p>
    <w:p w14:paraId="4672ADB4" w14:textId="77777777" w:rsidR="00B86C84" w:rsidRDefault="00B86C84" w:rsidP="00B86C84">
      <w:pPr>
        <w:jc w:val="both"/>
        <w:rPr>
          <w:b/>
          <w:bCs/>
        </w:rPr>
      </w:pPr>
      <w:r>
        <w:rPr>
          <w:b/>
          <w:bCs/>
        </w:rPr>
        <w:t>Proposal 10: Model-ID-based LCM may be used for selected scenario/configuration/datasets for enhanced performance while functionality-based-LCM is used elsewhere.</w:t>
      </w:r>
    </w:p>
    <w:p w14:paraId="387EA32A" w14:textId="77777777" w:rsidR="00B86C84" w:rsidRDefault="00B86C84" w:rsidP="00B86C84">
      <w:pPr>
        <w:jc w:val="both"/>
      </w:pPr>
    </w:p>
    <w:p w14:paraId="10C3C839" w14:textId="77777777" w:rsidR="00B86C84" w:rsidRPr="0053215F" w:rsidRDefault="00B86C84" w:rsidP="00B86C84">
      <w:pPr>
        <w:jc w:val="both"/>
        <w:rPr>
          <w:b/>
          <w:bCs/>
        </w:rPr>
      </w:pPr>
      <w:r w:rsidRPr="00B21D73">
        <w:rPr>
          <w:b/>
          <w:bCs/>
        </w:rPr>
        <w:t>Proposal</w:t>
      </w:r>
      <w:r>
        <w:rPr>
          <w:b/>
          <w:bCs/>
        </w:rPr>
        <w:t xml:space="preserve"> 11</w:t>
      </w:r>
      <w:r w:rsidRPr="00B21D73">
        <w:rPr>
          <w:b/>
          <w:bCs/>
        </w:rPr>
        <w:t xml:space="preserve">: </w:t>
      </w:r>
      <w:r>
        <w:rPr>
          <w:b/>
          <w:bCs/>
        </w:rPr>
        <w:t>Model-ID-based LCM enables NW to configure multiple performance targets for the functionality.</w:t>
      </w:r>
    </w:p>
    <w:p w14:paraId="41E4DC38" w14:textId="77777777" w:rsidR="00B86C84" w:rsidRDefault="00B86C84" w:rsidP="00B86C84"/>
    <w:p w14:paraId="73EAD38F" w14:textId="77777777" w:rsidR="00B86C84" w:rsidRDefault="00B86C84" w:rsidP="00B86C84">
      <w:pPr>
        <w:jc w:val="both"/>
        <w:rPr>
          <w:b/>
          <w:bCs/>
        </w:rPr>
      </w:pPr>
      <w:r>
        <w:rPr>
          <w:b/>
          <w:bCs/>
        </w:rPr>
        <w:t>Observation 8</w:t>
      </w:r>
      <w:r w:rsidRPr="00360F5F">
        <w:rPr>
          <w:b/>
          <w:bCs/>
        </w:rPr>
        <w:t>: Model</w:t>
      </w:r>
      <w:r>
        <w:rPr>
          <w:b/>
          <w:bCs/>
        </w:rPr>
        <w:t>-</w:t>
      </w:r>
      <w:r w:rsidRPr="00360F5F">
        <w:rPr>
          <w:b/>
          <w:bCs/>
        </w:rPr>
        <w:t>ID</w:t>
      </w:r>
      <w:r>
        <w:rPr>
          <w:b/>
          <w:bCs/>
        </w:rPr>
        <w:t>-</w:t>
      </w:r>
      <w:r w:rsidRPr="00360F5F">
        <w:rPr>
          <w:b/>
          <w:bCs/>
        </w:rPr>
        <w:t xml:space="preserve">based LCM </w:t>
      </w:r>
      <w:r>
        <w:rPr>
          <w:b/>
          <w:bCs/>
        </w:rPr>
        <w:t>does not have a scalability issue.</w:t>
      </w:r>
    </w:p>
    <w:p w14:paraId="12C2F77C" w14:textId="77777777" w:rsidR="00B86C84" w:rsidRDefault="00B86C84" w:rsidP="00B86C84"/>
    <w:p w14:paraId="1A9784C5" w14:textId="77777777" w:rsidR="00B86C84" w:rsidRPr="0053215F" w:rsidRDefault="00B86C84" w:rsidP="00B86C84">
      <w:pPr>
        <w:jc w:val="both"/>
        <w:rPr>
          <w:b/>
          <w:bCs/>
        </w:rPr>
      </w:pPr>
      <w:r>
        <w:rPr>
          <w:b/>
          <w:bCs/>
        </w:rPr>
        <w:t>Observation 9</w:t>
      </w:r>
      <w:r w:rsidRPr="00B21D73">
        <w:rPr>
          <w:b/>
          <w:bCs/>
        </w:rPr>
        <w:t xml:space="preserve">: </w:t>
      </w:r>
      <w:r>
        <w:rPr>
          <w:b/>
          <w:bCs/>
        </w:rPr>
        <w:t xml:space="preserve">Additional spec impact for model-ID-based LCM is minimal. </w:t>
      </w:r>
    </w:p>
    <w:p w14:paraId="41CD368F" w14:textId="77777777" w:rsidR="00B86C84" w:rsidRDefault="00B86C84" w:rsidP="00B86C84">
      <w:pPr>
        <w:jc w:val="both"/>
      </w:pPr>
    </w:p>
    <w:p w14:paraId="78B2E03E" w14:textId="77777777" w:rsidR="00B86C84" w:rsidRPr="0053215F" w:rsidRDefault="00B86C84" w:rsidP="00B86C84">
      <w:pPr>
        <w:jc w:val="both"/>
        <w:rPr>
          <w:b/>
          <w:bCs/>
        </w:rPr>
      </w:pPr>
      <w:r>
        <w:rPr>
          <w:b/>
          <w:bCs/>
        </w:rPr>
        <w:t>Observation 10</w:t>
      </w:r>
      <w:r w:rsidRPr="00B21D73">
        <w:rPr>
          <w:b/>
          <w:bCs/>
        </w:rPr>
        <w:t xml:space="preserve">: </w:t>
      </w:r>
      <w:r>
        <w:rPr>
          <w:b/>
          <w:bCs/>
        </w:rPr>
        <w:t>Spec impact for model identification Type A is minimal.</w:t>
      </w:r>
    </w:p>
    <w:p w14:paraId="015191A1" w14:textId="77777777" w:rsidR="00B86C84" w:rsidRDefault="00B86C84" w:rsidP="00B86C84">
      <w:pPr>
        <w:jc w:val="both"/>
      </w:pPr>
    </w:p>
    <w:p w14:paraId="352BFBB2" w14:textId="77777777" w:rsidR="00B86C84" w:rsidRDefault="00B86C84" w:rsidP="00B86C84">
      <w:pPr>
        <w:jc w:val="both"/>
        <w:rPr>
          <w:b/>
          <w:bCs/>
        </w:rPr>
      </w:pPr>
      <w:r w:rsidRPr="00955633">
        <w:rPr>
          <w:b/>
          <w:bCs/>
        </w:rPr>
        <w:t>Proposal</w:t>
      </w:r>
      <w:r>
        <w:rPr>
          <w:b/>
          <w:bCs/>
        </w:rPr>
        <w:t xml:space="preserve"> 12</w:t>
      </w:r>
      <w:r w:rsidRPr="00955633">
        <w:rPr>
          <w:b/>
          <w:bCs/>
        </w:rPr>
        <w:t>:</w:t>
      </w:r>
      <w:r>
        <w:rPr>
          <w:b/>
          <w:bCs/>
        </w:rPr>
        <w:t xml:space="preserve"> Support both functionality-based LCM and model-ID-based LCM in Rel-19 normative work.</w:t>
      </w:r>
    </w:p>
    <w:p w14:paraId="7363ACBC" w14:textId="77777777" w:rsidR="00B86C84" w:rsidRDefault="00B86C84" w:rsidP="00B86C84">
      <w:pPr>
        <w:rPr>
          <w:b/>
          <w:bCs/>
          <w:u w:val="single"/>
        </w:rPr>
      </w:pPr>
    </w:p>
    <w:p w14:paraId="62265FBB" w14:textId="77777777" w:rsidR="00B86C84" w:rsidRPr="0053215F" w:rsidRDefault="00B86C84" w:rsidP="00B86C84">
      <w:pPr>
        <w:jc w:val="both"/>
        <w:rPr>
          <w:b/>
          <w:bCs/>
        </w:rPr>
      </w:pPr>
      <w:r>
        <w:rPr>
          <w:b/>
          <w:bCs/>
        </w:rPr>
        <w:t>Observation 11</w:t>
      </w:r>
      <w:r w:rsidRPr="00B21D73">
        <w:rPr>
          <w:b/>
          <w:bCs/>
        </w:rPr>
        <w:t xml:space="preserve">: </w:t>
      </w:r>
      <w:r>
        <w:rPr>
          <w:b/>
          <w:bCs/>
        </w:rPr>
        <w:t>Spec impact for model identification Type A is minimal.</w:t>
      </w:r>
    </w:p>
    <w:p w14:paraId="75337594" w14:textId="77777777" w:rsidR="00B86C84" w:rsidRDefault="00B86C84" w:rsidP="00B86C84">
      <w:pPr>
        <w:jc w:val="both"/>
        <w:rPr>
          <w:highlight w:val="yellow"/>
          <w:u w:val="single"/>
        </w:rPr>
      </w:pPr>
    </w:p>
    <w:p w14:paraId="0225BDF2" w14:textId="77777777" w:rsidR="00B86C84" w:rsidRPr="00552E03" w:rsidRDefault="00B86C84" w:rsidP="00B86C84">
      <w:pPr>
        <w:jc w:val="both"/>
        <w:rPr>
          <w:b/>
          <w:bCs/>
        </w:rPr>
      </w:pPr>
      <w:r>
        <w:rPr>
          <w:b/>
          <w:bCs/>
        </w:rPr>
        <w:t>Proposal 13</w:t>
      </w:r>
      <w:r w:rsidRPr="00552E03">
        <w:rPr>
          <w:b/>
          <w:bCs/>
        </w:rPr>
        <w:t>: Type B2 can be used for model transfer.</w:t>
      </w:r>
    </w:p>
    <w:p w14:paraId="4CF3EDF2" w14:textId="77777777" w:rsidR="00B86C84" w:rsidRDefault="00B86C84" w:rsidP="00B86C84">
      <w:pPr>
        <w:autoSpaceDE w:val="0"/>
        <w:autoSpaceDN w:val="0"/>
        <w:adjustRightInd w:val="0"/>
        <w:jc w:val="both"/>
        <w:rPr>
          <w:rStyle w:val="ui-provider"/>
          <w:highlight w:val="yellow"/>
        </w:rPr>
      </w:pPr>
    </w:p>
    <w:p w14:paraId="44FC3B66" w14:textId="77777777" w:rsidR="00B86C84" w:rsidRPr="00552E03" w:rsidRDefault="00B86C84" w:rsidP="00B86C84">
      <w:pPr>
        <w:rPr>
          <w:b/>
          <w:bCs/>
        </w:rPr>
      </w:pPr>
      <w:r w:rsidRPr="00552E03">
        <w:rPr>
          <w:b/>
          <w:bCs/>
        </w:rPr>
        <w:t>Proposal</w:t>
      </w:r>
      <w:r>
        <w:rPr>
          <w:b/>
        </w:rPr>
        <w:t xml:space="preserve"> 14</w:t>
      </w:r>
      <w:r w:rsidRPr="00552E03">
        <w:rPr>
          <w:b/>
          <w:bCs/>
        </w:rPr>
        <w:t>:</w:t>
      </w:r>
    </w:p>
    <w:p w14:paraId="1B7F93C5" w14:textId="77777777" w:rsidR="00B86C84" w:rsidRPr="00552E03" w:rsidRDefault="00B86C84" w:rsidP="00B86C84">
      <w:pPr>
        <w:pStyle w:val="ListParagraph"/>
        <w:numPr>
          <w:ilvl w:val="0"/>
          <w:numId w:val="11"/>
        </w:numPr>
        <w:rPr>
          <w:b/>
          <w:bCs/>
        </w:rPr>
      </w:pPr>
      <w:r w:rsidRPr="00552E03">
        <w:rPr>
          <w:b/>
          <w:bCs/>
        </w:rPr>
        <w:t xml:space="preserve">Support Type A model identification in Rel-19 normative work, as it has little specification impact and there is no reason to disallow it given the </w:t>
      </w:r>
      <w:r>
        <w:rPr>
          <w:b/>
          <w:bCs/>
        </w:rPr>
        <w:t xml:space="preserve">various </w:t>
      </w:r>
      <w:r w:rsidRPr="00552E03">
        <w:rPr>
          <w:b/>
          <w:bCs/>
        </w:rPr>
        <w:t xml:space="preserve">benefits </w:t>
      </w:r>
      <w:r>
        <w:rPr>
          <w:b/>
          <w:bCs/>
        </w:rPr>
        <w:t xml:space="preserve">and use cases </w:t>
      </w:r>
      <w:r w:rsidRPr="00552E03">
        <w:rPr>
          <w:b/>
          <w:bCs/>
        </w:rPr>
        <w:t>of model-ID-based LCM.</w:t>
      </w:r>
    </w:p>
    <w:p w14:paraId="0854ACA2" w14:textId="77777777" w:rsidR="00B86C84" w:rsidRPr="00552E03" w:rsidRDefault="00B86C84" w:rsidP="00B86C84">
      <w:pPr>
        <w:pStyle w:val="ListParagraph"/>
        <w:numPr>
          <w:ilvl w:val="0"/>
          <w:numId w:val="11"/>
        </w:numPr>
        <w:rPr>
          <w:b/>
          <w:bCs/>
        </w:rPr>
      </w:pPr>
      <w:r w:rsidRPr="00552E03">
        <w:rPr>
          <w:b/>
          <w:bCs/>
        </w:rPr>
        <w:t>Deprioritize Type B1 model identification in Rel-18 discussion and from Rel-19 normative work.</w:t>
      </w:r>
    </w:p>
    <w:p w14:paraId="336F81F1" w14:textId="77777777" w:rsidR="00B86C84" w:rsidRPr="00552E03" w:rsidRDefault="00B86C84" w:rsidP="00B86C84">
      <w:pPr>
        <w:pStyle w:val="ListParagraph"/>
        <w:numPr>
          <w:ilvl w:val="0"/>
          <w:numId w:val="11"/>
        </w:numPr>
        <w:rPr>
          <w:b/>
          <w:bCs/>
        </w:rPr>
      </w:pPr>
      <w:r w:rsidRPr="00552E03">
        <w:rPr>
          <w:b/>
          <w:bCs/>
        </w:rPr>
        <w:t xml:space="preserve">Include Type B2 </w:t>
      </w:r>
      <w:r>
        <w:rPr>
          <w:b/>
          <w:bCs/>
        </w:rPr>
        <w:t xml:space="preserve">in Rel-19 normative work </w:t>
      </w:r>
      <w:r w:rsidRPr="00552E03">
        <w:rPr>
          <w:b/>
          <w:bCs/>
        </w:rPr>
        <w:t xml:space="preserve">if model transfer is </w:t>
      </w:r>
      <w:r>
        <w:rPr>
          <w:b/>
          <w:bCs/>
        </w:rPr>
        <w:t>included</w:t>
      </w:r>
      <w:r w:rsidRPr="00552E03">
        <w:rPr>
          <w:b/>
          <w:bCs/>
        </w:rPr>
        <w:t>. Procedure details can be discussed in the work item phase.</w:t>
      </w:r>
    </w:p>
    <w:p w14:paraId="57D8D224" w14:textId="77777777" w:rsidR="00B86C84" w:rsidRDefault="00B86C84" w:rsidP="00B86C84"/>
    <w:p w14:paraId="1DEF950F" w14:textId="77777777" w:rsidR="001F0E6E" w:rsidRPr="00B86C84" w:rsidRDefault="001F0E6E" w:rsidP="00771BB4"/>
    <w:p w14:paraId="7E958896" w14:textId="77777777" w:rsidR="00B86C84" w:rsidRPr="00F27C85" w:rsidRDefault="00B86C84" w:rsidP="00B86C84">
      <w:pPr>
        <w:spacing w:line="360" w:lineRule="auto"/>
        <w:rPr>
          <w:rFonts w:eastAsia="SimSun" w:cstheme="minorHAnsi"/>
          <w:b/>
          <w:iCs/>
          <w:lang w:eastAsia="zh-CN"/>
        </w:rPr>
      </w:pPr>
      <w:r w:rsidRPr="00914618">
        <w:rPr>
          <w:b/>
          <w:bCs/>
        </w:rPr>
        <w:t>Proposal</w:t>
      </w:r>
      <w:r>
        <w:rPr>
          <w:b/>
          <w:bCs/>
        </w:rPr>
        <w:t xml:space="preserve"> 15</w:t>
      </w:r>
      <w:r w:rsidRPr="00914618">
        <w:rPr>
          <w:b/>
          <w:bCs/>
        </w:rPr>
        <w:t>:</w:t>
      </w:r>
      <w:r>
        <w:rPr>
          <w:b/>
          <w:bCs/>
        </w:rPr>
        <w:t xml:space="preserve"> </w:t>
      </w:r>
      <w:r>
        <w:rPr>
          <w:b/>
          <w:bCs/>
        </w:rPr>
        <w:br/>
      </w:r>
      <w:r w:rsidRPr="00F27C85">
        <w:rPr>
          <w:rFonts w:eastAsia="SimSun" w:cstheme="minorHAnsi"/>
          <w:b/>
          <w:iCs/>
          <w:lang w:eastAsia="zh-CN"/>
        </w:rPr>
        <w:t>Confirm the necessity of assessment/monitoring of inactive models / functionalities, with the following assumptions as the starting point:</w:t>
      </w:r>
    </w:p>
    <w:p w14:paraId="49A5D8E1" w14:textId="77777777" w:rsidR="00B86C84" w:rsidRPr="00F27C85" w:rsidRDefault="00B86C84" w:rsidP="00B86C84">
      <w:pPr>
        <w:pStyle w:val="ListParagraph"/>
        <w:numPr>
          <w:ilvl w:val="0"/>
          <w:numId w:val="6"/>
        </w:numPr>
        <w:spacing w:after="120" w:line="360" w:lineRule="auto"/>
        <w:rPr>
          <w:rFonts w:eastAsia="SimSun" w:cstheme="minorHAnsi"/>
          <w:b/>
          <w:iCs/>
          <w:lang w:eastAsia="zh-CN"/>
        </w:rPr>
      </w:pPr>
      <w:r w:rsidRPr="00F27C85">
        <w:rPr>
          <w:rFonts w:eastAsia="SimSun" w:cstheme="minorHAnsi"/>
          <w:b/>
        </w:rPr>
        <w:t>One way to monitor inactive models/functionalities is by activating them and reusing m</w:t>
      </w:r>
      <w:r w:rsidRPr="00F27C85">
        <w:rPr>
          <w:rFonts w:eastAsia="SimSun" w:cstheme="minorHAnsi"/>
          <w:b/>
          <w:iCs/>
          <w:lang w:eastAsia="zh-CN"/>
        </w:rPr>
        <w:t>echanisms defined for monitoring of active models/functionalities</w:t>
      </w:r>
      <w:r w:rsidRPr="00F27C85">
        <w:rPr>
          <w:rFonts w:eastAsia="SimSun" w:cstheme="minorHAnsi"/>
          <w:b/>
        </w:rPr>
        <w:t>.</w:t>
      </w:r>
      <w:r w:rsidRPr="00F27C85">
        <w:rPr>
          <w:b/>
        </w:rPr>
        <w:t xml:space="preserve"> </w:t>
      </w:r>
    </w:p>
    <w:p w14:paraId="7A7E0946" w14:textId="77777777" w:rsidR="00B86C84" w:rsidRPr="00F27C85" w:rsidRDefault="00B86C84" w:rsidP="00B86C84">
      <w:pPr>
        <w:pStyle w:val="ListParagraph"/>
        <w:numPr>
          <w:ilvl w:val="0"/>
          <w:numId w:val="6"/>
        </w:numPr>
        <w:spacing w:after="120" w:line="360" w:lineRule="auto"/>
        <w:rPr>
          <w:b/>
        </w:rPr>
      </w:pPr>
      <w:r w:rsidRPr="00F27C85">
        <w:rPr>
          <w:rFonts w:eastAsia="SimSun" w:cstheme="minorHAnsi"/>
          <w:b/>
        </w:rPr>
        <w:t>T</w:t>
      </w:r>
      <w:r w:rsidRPr="00F27C85">
        <w:rPr>
          <w:rFonts w:eastAsia="SimSun" w:cstheme="minorHAnsi"/>
          <w:b/>
          <w:iCs/>
          <w:lang w:eastAsia="zh-CN"/>
        </w:rPr>
        <w:t>he following aspects may be considered for further study or in WI to assess the applicability and expected performance of an inactive model/functionality:</w:t>
      </w:r>
    </w:p>
    <w:p w14:paraId="5036C4F4" w14:textId="77777777" w:rsidR="00B86C84" w:rsidRPr="00F27C85" w:rsidRDefault="00B86C84" w:rsidP="00B86C84">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Configuring an AI/ML model for monitoring without activation (e.g., monitoring-only mode without reporting</w:t>
      </w:r>
      <w:r w:rsidRPr="00F27C85">
        <w:rPr>
          <w:rFonts w:eastAsia="SimSun" w:cstheme="minorHAnsi"/>
          <w:b/>
        </w:rPr>
        <w:t xml:space="preserve"> predicted beams in BM Case 1 and 2</w:t>
      </w:r>
      <w:r w:rsidRPr="00F27C85">
        <w:rPr>
          <w:rFonts w:eastAsia="SimSun" w:cstheme="minorHAnsi"/>
          <w:b/>
          <w:iCs/>
          <w:lang w:eastAsia="zh-CN"/>
        </w:rPr>
        <w:t>)</w:t>
      </w:r>
    </w:p>
    <w:p w14:paraId="602EAEAA" w14:textId="77777777" w:rsidR="00B86C84" w:rsidRPr="00F27C85" w:rsidRDefault="00B86C84" w:rsidP="00B86C84">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Dataset sharing from the network to the UE for assessment/monitoring of the inactive model/functionality.</w:t>
      </w:r>
    </w:p>
    <w:p w14:paraId="79EF8A6B" w14:textId="77777777" w:rsidR="00B86C84" w:rsidRPr="00F27C85" w:rsidRDefault="00B86C84" w:rsidP="00B86C84">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NW may provide performance criteria/preference for UE’s model selection.</w:t>
      </w:r>
    </w:p>
    <w:p w14:paraId="759E22D4" w14:textId="77777777" w:rsidR="00B86C84" w:rsidRPr="00F27C85" w:rsidRDefault="00B86C84" w:rsidP="00B86C84">
      <w:pPr>
        <w:pStyle w:val="ListParagraph"/>
        <w:numPr>
          <w:ilvl w:val="1"/>
          <w:numId w:val="6"/>
        </w:numPr>
        <w:spacing w:after="120" w:line="360" w:lineRule="auto"/>
        <w:rPr>
          <w:rFonts w:eastAsia="SimSun" w:cstheme="minorHAnsi"/>
          <w:b/>
          <w:iCs/>
          <w:lang w:eastAsia="zh-CN"/>
        </w:rPr>
      </w:pPr>
      <w:r w:rsidRPr="00F27C85">
        <w:rPr>
          <w:rFonts w:eastAsia="SimSun" w:cstheme="minorHAnsi"/>
          <w:b/>
          <w:iCs/>
          <w:lang w:eastAsia="zh-CN"/>
        </w:rPr>
        <w:t>Other aspects are not precluded for further study or specification.</w:t>
      </w:r>
    </w:p>
    <w:p w14:paraId="4EAB17E0" w14:textId="77777777" w:rsidR="00B86C84" w:rsidRPr="00F27C85" w:rsidRDefault="00B86C84" w:rsidP="00B86C84">
      <w:pPr>
        <w:rPr>
          <w:b/>
        </w:rPr>
      </w:pPr>
      <w:r>
        <w:rPr>
          <w:b/>
          <w:bCs/>
        </w:rPr>
        <w:t>Target performance may be associated with a model and aligned between the NW side and UE side during model identification</w:t>
      </w:r>
      <w:r w:rsidRPr="00F27C85">
        <w:rPr>
          <w:rFonts w:eastAsia="SimSun" w:cstheme="minorHAnsi"/>
          <w:b/>
          <w:iCs/>
        </w:rPr>
        <w:t>.</w:t>
      </w:r>
    </w:p>
    <w:p w14:paraId="14BFC5C4" w14:textId="77777777" w:rsidR="00B86C84" w:rsidRDefault="00B86C84" w:rsidP="00B86C84">
      <w:pPr>
        <w:rPr>
          <w:b/>
          <w:bCs/>
        </w:rPr>
      </w:pPr>
    </w:p>
    <w:p w14:paraId="35926328" w14:textId="77777777" w:rsidR="00B86C84" w:rsidRPr="00517EB0" w:rsidRDefault="00B86C84" w:rsidP="00B86C84">
      <w:pPr>
        <w:spacing w:after="120" w:line="360" w:lineRule="auto"/>
        <w:rPr>
          <w:rFonts w:ascii="Calibri" w:eastAsia="Batang" w:hAnsi="Calibri" w:cs="Calibri"/>
          <w:b/>
          <w:bCs/>
          <w:lang w:val="en-GB" w:eastAsia="zh-CN"/>
        </w:rPr>
      </w:pPr>
      <w:r w:rsidRPr="00517EB0">
        <w:rPr>
          <w:b/>
          <w:bCs/>
        </w:rPr>
        <w:t>Proposal 1</w:t>
      </w:r>
      <w:r>
        <w:rPr>
          <w:b/>
          <w:bCs/>
        </w:rPr>
        <w:t>6</w:t>
      </w:r>
      <w:r w:rsidRPr="00517EB0">
        <w:rPr>
          <w:b/>
          <w:bCs/>
        </w:rPr>
        <w:t xml:space="preserve">: Conclude the </w:t>
      </w:r>
      <w:proofErr w:type="gramStart"/>
      <w:r w:rsidRPr="00517EB0">
        <w:rPr>
          <w:b/>
          <w:bCs/>
        </w:rPr>
        <w:t>following</w:t>
      </w:r>
      <w:proofErr w:type="gramEnd"/>
    </w:p>
    <w:p w14:paraId="4BF2C6C1" w14:textId="77777777" w:rsidR="00B86C84" w:rsidRPr="00517EB0" w:rsidRDefault="00B86C84" w:rsidP="00B86C84">
      <w:pPr>
        <w:pStyle w:val="ListParagraph"/>
        <w:numPr>
          <w:ilvl w:val="0"/>
          <w:numId w:val="20"/>
        </w:numPr>
        <w:spacing w:after="120" w:line="360" w:lineRule="auto"/>
        <w:rPr>
          <w:rFonts w:ascii="Calibri" w:eastAsia="Batang" w:hAnsi="Calibri" w:cs="Calibri"/>
          <w:b/>
          <w:bCs/>
          <w:lang w:val="en-GB" w:eastAsia="zh-CN"/>
        </w:rPr>
      </w:pPr>
      <w:r w:rsidRPr="00517EB0">
        <w:rPr>
          <w:rFonts w:ascii="Calibri" w:eastAsia="Batang" w:hAnsi="Calibri" w:cs="Calibri"/>
          <w:b/>
          <w:bCs/>
          <w:lang w:val="en-GB" w:eastAsia="zh-CN"/>
        </w:rPr>
        <w:t>For model delivery/transfer to UE</w:t>
      </w:r>
    </w:p>
    <w:p w14:paraId="3BBFB00E" w14:textId="77777777" w:rsidR="00B86C84" w:rsidRPr="00517EB0" w:rsidRDefault="00B86C84" w:rsidP="00B86C84">
      <w:pPr>
        <w:numPr>
          <w:ilvl w:val="1"/>
          <w:numId w:val="20"/>
        </w:numPr>
        <w:spacing w:after="160" w:line="360" w:lineRule="auto"/>
        <w:rPr>
          <w:rFonts w:ascii="Calibri" w:eastAsia="Calibri" w:hAnsi="Calibri" w:cs="Calibri"/>
          <w:b/>
          <w:bCs/>
          <w:lang w:val="en-GB"/>
        </w:rPr>
      </w:pPr>
      <w:r w:rsidRPr="00517EB0">
        <w:rPr>
          <w:rFonts w:ascii="Calibri" w:eastAsia="Calibri" w:hAnsi="Calibri" w:cs="Calibri"/>
          <w:b/>
          <w:bCs/>
        </w:rPr>
        <w:t xml:space="preserve">Parameter update of a known structure on a deployed model via model delivery/transfer may be beneficial for certain use cases or deployment scenarios, e.g., </w:t>
      </w:r>
      <w:r w:rsidRPr="00517EB0">
        <w:rPr>
          <w:rFonts w:ascii="Calibri" w:eastAsia="Calibri" w:hAnsi="Calibri" w:cs="Calibri"/>
          <w:b/>
          <w:bCs/>
          <w:lang w:eastAsia="zh-CN"/>
        </w:rPr>
        <w:t>when it is desired to have shorter model parameter update timescale with less offline engineering,</w:t>
      </w:r>
      <w:r w:rsidRPr="00517EB0">
        <w:rPr>
          <w:rFonts w:ascii="Calibri" w:eastAsia="Calibri" w:hAnsi="Calibri" w:cs="Calibri"/>
          <w:b/>
          <w:bCs/>
        </w:rPr>
        <w:t xml:space="preserve"> but it comes with potential requirements/challenges, e.g., advanced device implementation, lack of device-specific optimization/testing.</w:t>
      </w:r>
    </w:p>
    <w:p w14:paraId="43D1F00A" w14:textId="77777777" w:rsidR="00B86C84" w:rsidRPr="00517EB0" w:rsidRDefault="00B86C84" w:rsidP="00B86C84">
      <w:pPr>
        <w:numPr>
          <w:ilvl w:val="1"/>
          <w:numId w:val="20"/>
        </w:numPr>
        <w:spacing w:after="160" w:line="360" w:lineRule="auto"/>
        <w:rPr>
          <w:rFonts w:ascii="Calibri" w:eastAsia="Calibri" w:hAnsi="Calibri" w:cs="Calibri"/>
          <w:b/>
          <w:bCs/>
          <w:lang w:val="en-GB"/>
        </w:rPr>
      </w:pPr>
      <w:r w:rsidRPr="00517EB0">
        <w:rPr>
          <w:rFonts w:ascii="Calibri" w:eastAsia="Calibri" w:hAnsi="Calibri" w:cs="Calibri"/>
          <w:b/>
          <w:bCs/>
          <w:lang w:val="en-GB"/>
        </w:rPr>
        <w:t>Model transfer/delivery of an unknown structure at UE has challenges related to feasibility.</w:t>
      </w:r>
    </w:p>
    <w:p w14:paraId="67F27923" w14:textId="77777777" w:rsidR="00B86C84" w:rsidRPr="00517EB0" w:rsidRDefault="00B86C84" w:rsidP="00B86C84">
      <w:pPr>
        <w:pStyle w:val="ListParagraph"/>
        <w:numPr>
          <w:ilvl w:val="1"/>
          <w:numId w:val="20"/>
        </w:numPr>
        <w:spacing w:after="120" w:line="360" w:lineRule="auto"/>
        <w:rPr>
          <w:rFonts w:ascii="Calibri" w:hAnsi="Calibri" w:cs="Calibri"/>
          <w:b/>
          <w:bCs/>
          <w:lang w:val="en-GB"/>
        </w:rPr>
      </w:pPr>
      <w:r w:rsidRPr="00517EB0">
        <w:rPr>
          <w:rFonts w:ascii="Calibri" w:hAnsi="Calibri" w:cs="Calibri"/>
          <w:b/>
          <w:bCs/>
          <w:lang w:val="en-GB"/>
        </w:rPr>
        <w:t>Model delivery/transfer from NW to UE may incur challenges, e.g., offline co-engineering, extra burden to the NW side.</w:t>
      </w:r>
    </w:p>
    <w:p w14:paraId="5C1E14D2" w14:textId="77777777" w:rsidR="00B86C84" w:rsidRPr="00517EB0" w:rsidRDefault="00B86C84" w:rsidP="00B86C84">
      <w:pPr>
        <w:pStyle w:val="ListParagraph"/>
        <w:numPr>
          <w:ilvl w:val="1"/>
          <w:numId w:val="20"/>
        </w:numPr>
        <w:spacing w:after="120" w:line="360" w:lineRule="auto"/>
        <w:rPr>
          <w:rFonts w:ascii="Calibri" w:hAnsi="Calibri" w:cs="Calibri"/>
          <w:b/>
          <w:bCs/>
          <w:lang w:val="en-GB"/>
        </w:rPr>
      </w:pPr>
      <w:r w:rsidRPr="00517EB0">
        <w:rPr>
          <w:rFonts w:ascii="Calibri" w:eastAsia="Batang" w:hAnsi="Calibri" w:cs="Calibri"/>
          <w:b/>
          <w:bCs/>
          <w:lang w:val="en-GB"/>
        </w:rPr>
        <w:t>Model delivery/transfer mechanism, including the need/benefit of doing it over the air interface in a manner that is not transparent to 3GPP signaling, is contingent on training entity, model storage entity, and delivery/transfer mechanism (CP/UP), and is outside the RAN1 scope.</w:t>
      </w:r>
    </w:p>
    <w:p w14:paraId="0911A5B8" w14:textId="77777777" w:rsidR="00B86C84" w:rsidRDefault="00B86C84" w:rsidP="00B86C84">
      <w:pPr>
        <w:jc w:val="both"/>
      </w:pPr>
    </w:p>
    <w:p w14:paraId="6B688A18" w14:textId="77777777" w:rsidR="00B86C84" w:rsidRDefault="00B86C84" w:rsidP="00B86C84">
      <w:pPr>
        <w:rPr>
          <w:b/>
          <w:bCs/>
        </w:rPr>
      </w:pPr>
      <w:r w:rsidRPr="00914618">
        <w:rPr>
          <w:b/>
          <w:bCs/>
        </w:rPr>
        <w:t>Proposal</w:t>
      </w:r>
      <w:r>
        <w:rPr>
          <w:b/>
          <w:bCs/>
        </w:rPr>
        <w:t xml:space="preserve"> 17</w:t>
      </w:r>
      <w:r w:rsidRPr="00914618">
        <w:rPr>
          <w:b/>
          <w:bCs/>
        </w:rPr>
        <w:t>:</w:t>
      </w:r>
      <w:r>
        <w:rPr>
          <w:b/>
          <w:bCs/>
        </w:rPr>
        <w:t xml:space="preserve"> At least include model delivery/transfer Cases y, z1, and z2 into Rel-19 normative work from RAN1 point of view. Other model delivery/transfer Cases can be further discussed and studied in future specifications.</w:t>
      </w:r>
    </w:p>
    <w:p w14:paraId="2486A199" w14:textId="77777777" w:rsidR="00B86C84" w:rsidRDefault="00B86C84" w:rsidP="00B86C84">
      <w:pPr>
        <w:autoSpaceDE w:val="0"/>
        <w:autoSpaceDN w:val="0"/>
        <w:adjustRightInd w:val="0"/>
        <w:jc w:val="both"/>
        <w:rPr>
          <w:rStyle w:val="ui-provider"/>
          <w:highlight w:val="yellow"/>
        </w:rPr>
      </w:pPr>
    </w:p>
    <w:p w14:paraId="2F8396D8" w14:textId="77777777" w:rsidR="006B47EB" w:rsidRDefault="006B47EB" w:rsidP="006F6A52"/>
    <w:p w14:paraId="55465567" w14:textId="4CBEA324" w:rsidR="005E5826" w:rsidRDefault="003F2DD7" w:rsidP="005E5826">
      <w:pPr>
        <w:pStyle w:val="Heading1"/>
        <w:numPr>
          <w:ilvl w:val="0"/>
          <w:numId w:val="37"/>
        </w:numPr>
      </w:pPr>
      <w:r>
        <w:t>Appendix</w:t>
      </w:r>
    </w:p>
    <w:p w14:paraId="1D0E6829" w14:textId="571CFE4B" w:rsidR="003F2DD7" w:rsidRDefault="00B47715" w:rsidP="005E5826">
      <w:pPr>
        <w:pStyle w:val="Heading2"/>
        <w:numPr>
          <w:ilvl w:val="1"/>
          <w:numId w:val="37"/>
        </w:numPr>
      </w:pPr>
      <w:r>
        <w:t>Generalization performance of UE-side beam prediction across gNB beam codebooks</w:t>
      </w:r>
    </w:p>
    <w:p w14:paraId="50492E13" w14:textId="40E20C55" w:rsidR="00BA3E8C" w:rsidRDefault="008D2C88" w:rsidP="0027246B">
      <w:pPr>
        <w:jc w:val="both"/>
      </w:pPr>
      <w:r>
        <w:t xml:space="preserve">In this section, we </w:t>
      </w:r>
      <w:r w:rsidR="00593802">
        <w:t xml:space="preserve">include our </w:t>
      </w:r>
      <w:r w:rsidR="00BD7070">
        <w:t xml:space="preserve">evaluation results </w:t>
      </w:r>
      <w:r w:rsidR="006F2AEE">
        <w:t>demonstrating</w:t>
      </w:r>
      <w:r w:rsidR="00B25B95">
        <w:t xml:space="preserve"> the generalization performance</w:t>
      </w:r>
      <w:r w:rsidR="00782C4E">
        <w:t xml:space="preserve"> </w:t>
      </w:r>
      <w:r w:rsidR="005A0184">
        <w:t>across different gNB codebooks</w:t>
      </w:r>
      <w:r w:rsidR="000241E1">
        <w:t xml:space="preserve"> for UE-side AI/ML models</w:t>
      </w:r>
      <w:r w:rsidR="005A0184">
        <w:t>.</w:t>
      </w:r>
      <w:r w:rsidR="00AC0820">
        <w:t xml:space="preserve"> </w:t>
      </w:r>
      <w:r w:rsidR="00AC0820" w:rsidRPr="00AC0820">
        <w:t xml:space="preserve">This aspect is both applicable to inter-site and intra-site generalization within which gNB array structures (and hence codebooks) may be different. Inter-site gNB array difference is applicable to scenarios in which UE moves into a new site, with a different gNB array. The intra-site array difference is applicable to scenarios in which gNB has multiple sub-arrays, and at different time, gNB may use different numbers of sub-arrays for a specific UE. For instance, for the purpose of power saving, gNB may turn off some sub-arrays; and for better coverage, gNB may use </w:t>
      </w:r>
      <w:proofErr w:type="gramStart"/>
      <w:r w:rsidR="00AC0820" w:rsidRPr="00AC0820">
        <w:t>a number of</w:t>
      </w:r>
      <w:proofErr w:type="gramEnd"/>
      <w:r w:rsidR="00AC0820" w:rsidRPr="00AC0820">
        <w:t xml:space="preserve"> available sub-arrays for a cell edge UE. gNB may alter the number of subarrays for a given UE based on the number of UEs it is serving. UE may not have visibility into the number of sub-arrays the gNB is using to serve the UE, and the purpose of this study is to try to identify the impact of array change (hence codebook change) as well as the potential impact of UE’s knowledge of this array change in the generalization performance. To this end, we consider two array structures named as regular and large </w:t>
      </w:r>
      <w:proofErr w:type="gramStart"/>
      <w:r w:rsidR="00AC0820" w:rsidRPr="00AC0820">
        <w:t>array, and</w:t>
      </w:r>
      <w:proofErr w:type="gramEnd"/>
      <w:r w:rsidR="00AC0820" w:rsidRPr="00AC0820">
        <w:t xml:space="preserve"> summarize the simulation assumptions in</w:t>
      </w:r>
      <w:r w:rsidR="000A6796">
        <w:t xml:space="preserve"> </w:t>
      </w:r>
      <w:r w:rsidR="004F7F2F">
        <w:fldChar w:fldCharType="begin"/>
      </w:r>
      <w:r w:rsidR="004F7F2F">
        <w:instrText xml:space="preserve"> REF _Ref146832229 \h </w:instrText>
      </w:r>
      <w:r w:rsidR="004F7F2F">
        <w:fldChar w:fldCharType="separate"/>
      </w:r>
      <w:r w:rsidR="004F7F2F" w:rsidRPr="009E37DC">
        <w:rPr>
          <w:sz w:val="20"/>
          <w:szCs w:val="20"/>
        </w:rPr>
        <w:t xml:space="preserve">Table </w:t>
      </w:r>
      <w:r w:rsidR="004F7F2F" w:rsidRPr="009E37DC">
        <w:rPr>
          <w:noProof/>
          <w:sz w:val="20"/>
          <w:szCs w:val="20"/>
        </w:rPr>
        <w:t>1</w:t>
      </w:r>
      <w:r w:rsidR="004F7F2F">
        <w:fldChar w:fldCharType="end"/>
      </w:r>
      <w:r w:rsidR="00BA3E8C">
        <w:t>.</w:t>
      </w:r>
    </w:p>
    <w:p w14:paraId="5D7786B9" w14:textId="77777777" w:rsidR="009E37DC" w:rsidRDefault="009E37DC" w:rsidP="0027246B">
      <w:pPr>
        <w:jc w:val="both"/>
      </w:pPr>
    </w:p>
    <w:p w14:paraId="40461A7C" w14:textId="0C4DE952" w:rsidR="009E37DC" w:rsidRPr="009E37DC" w:rsidRDefault="009E37DC" w:rsidP="009E37DC">
      <w:pPr>
        <w:pStyle w:val="Caption"/>
        <w:keepNext/>
        <w:jc w:val="center"/>
        <w:rPr>
          <w:sz w:val="20"/>
          <w:szCs w:val="20"/>
        </w:rPr>
      </w:pPr>
      <w:bookmarkStart w:id="3" w:name="_Ref146832229"/>
      <w:r w:rsidRPr="009E37DC">
        <w:rPr>
          <w:sz w:val="20"/>
          <w:szCs w:val="20"/>
        </w:rPr>
        <w:t xml:space="preserve">Table </w:t>
      </w:r>
      <w:r w:rsidRPr="009E37DC">
        <w:rPr>
          <w:sz w:val="20"/>
          <w:szCs w:val="20"/>
        </w:rPr>
        <w:fldChar w:fldCharType="begin"/>
      </w:r>
      <w:r w:rsidRPr="009E37DC">
        <w:rPr>
          <w:sz w:val="20"/>
          <w:szCs w:val="20"/>
        </w:rPr>
        <w:instrText xml:space="preserve"> SEQ Table \* ARABIC </w:instrText>
      </w:r>
      <w:r w:rsidRPr="009E37DC">
        <w:rPr>
          <w:sz w:val="20"/>
          <w:szCs w:val="20"/>
        </w:rPr>
        <w:fldChar w:fldCharType="separate"/>
      </w:r>
      <w:r w:rsidR="00EB7BFE">
        <w:rPr>
          <w:noProof/>
          <w:sz w:val="20"/>
          <w:szCs w:val="20"/>
        </w:rPr>
        <w:t>1</w:t>
      </w:r>
      <w:r w:rsidRPr="009E37DC">
        <w:rPr>
          <w:sz w:val="20"/>
          <w:szCs w:val="20"/>
        </w:rPr>
        <w:fldChar w:fldCharType="end"/>
      </w:r>
      <w:bookmarkEnd w:id="3"/>
      <w:r w:rsidRPr="009E37DC">
        <w:rPr>
          <w:sz w:val="20"/>
          <w:szCs w:val="20"/>
        </w:rPr>
        <w:t xml:space="preserve"> </w:t>
      </w:r>
      <w:r w:rsidRPr="009E37DC">
        <w:rPr>
          <w:b w:val="0"/>
          <w:sz w:val="20"/>
          <w:szCs w:val="20"/>
        </w:rPr>
        <w:t>Simulation assumptions for generalization across different gNB codebooks</w:t>
      </w:r>
    </w:p>
    <w:tbl>
      <w:tblPr>
        <w:tblStyle w:val="GridTable4-Accent1"/>
        <w:tblW w:w="0" w:type="auto"/>
        <w:jc w:val="center"/>
        <w:tblLook w:val="04A0" w:firstRow="1" w:lastRow="0" w:firstColumn="1" w:lastColumn="0" w:noHBand="0" w:noVBand="1"/>
      </w:tblPr>
      <w:tblGrid>
        <w:gridCol w:w="2263"/>
        <w:gridCol w:w="6916"/>
      </w:tblGrid>
      <w:tr w:rsidR="005C25C7" w:rsidRPr="00415ED0" w14:paraId="765D4B14" w14:textId="77777777" w:rsidTr="00225745">
        <w:trPr>
          <w:cnfStyle w:val="100000000000" w:firstRow="1" w:lastRow="0" w:firstColumn="0" w:lastColumn="0" w:oddVBand="0" w:evenVBand="0" w:oddHBand="0" w:evenHBand="0" w:firstRowFirstColumn="0" w:firstRowLastColumn="0" w:lastRowFirstColumn="0" w:lastRowLastColumn="0"/>
          <w:trHeight w:val="22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7920C98" w14:textId="77777777" w:rsidR="005C25C7" w:rsidRPr="00E45608" w:rsidRDefault="005C25C7" w:rsidP="00225745">
            <w:pPr>
              <w:keepNext/>
              <w:jc w:val="center"/>
              <w:rPr>
                <w:sz w:val="20"/>
                <w:szCs w:val="16"/>
              </w:rPr>
            </w:pPr>
            <w:r w:rsidRPr="00E45608">
              <w:rPr>
                <w:sz w:val="20"/>
                <w:szCs w:val="16"/>
              </w:rPr>
              <w:t>Parameters</w:t>
            </w:r>
          </w:p>
        </w:tc>
        <w:tc>
          <w:tcPr>
            <w:tcW w:w="0" w:type="auto"/>
            <w:hideMark/>
          </w:tcPr>
          <w:p w14:paraId="08F9E89C" w14:textId="77777777" w:rsidR="005C25C7" w:rsidRPr="00415ED0" w:rsidRDefault="005C25C7" w:rsidP="00225745">
            <w:pPr>
              <w:keepNext/>
              <w:jc w:val="center"/>
              <w:cnfStyle w:val="100000000000" w:firstRow="1" w:lastRow="0" w:firstColumn="0" w:lastColumn="0" w:oddVBand="0" w:evenVBand="0" w:oddHBand="0" w:evenHBand="0" w:firstRowFirstColumn="0" w:firstRowLastColumn="0" w:lastRowFirstColumn="0" w:lastRowLastColumn="0"/>
              <w:rPr>
                <w:sz w:val="20"/>
                <w:szCs w:val="16"/>
              </w:rPr>
            </w:pPr>
            <w:r w:rsidRPr="00415ED0">
              <w:rPr>
                <w:b w:val="0"/>
                <w:bCs w:val="0"/>
                <w:sz w:val="20"/>
                <w:szCs w:val="16"/>
              </w:rPr>
              <w:t>Value</w:t>
            </w:r>
          </w:p>
        </w:tc>
      </w:tr>
      <w:tr w:rsidR="005C25C7" w:rsidRPr="00415ED0" w14:paraId="02306604" w14:textId="77777777" w:rsidTr="00225745">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741644ED" w14:textId="77777777" w:rsidR="005C25C7" w:rsidRPr="00415ED0" w:rsidRDefault="005C25C7" w:rsidP="00225745">
            <w:pPr>
              <w:keepNext/>
              <w:jc w:val="center"/>
              <w:rPr>
                <w:sz w:val="20"/>
                <w:szCs w:val="16"/>
              </w:rPr>
            </w:pPr>
            <w:r>
              <w:rPr>
                <w:sz w:val="20"/>
                <w:szCs w:val="16"/>
              </w:rPr>
              <w:t>Scenario</w:t>
            </w:r>
          </w:p>
        </w:tc>
        <w:tc>
          <w:tcPr>
            <w:tcW w:w="0" w:type="auto"/>
          </w:tcPr>
          <w:p w14:paraId="155F403F" w14:textId="77777777" w:rsidR="005C25C7"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Umi, outdoor</w:t>
            </w:r>
          </w:p>
        </w:tc>
      </w:tr>
      <w:tr w:rsidR="005C25C7" w:rsidRPr="00415ED0" w14:paraId="0CBDD4E2" w14:textId="77777777" w:rsidTr="00225745">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5C6529D" w14:textId="77777777" w:rsidR="005C25C7" w:rsidRPr="00415ED0" w:rsidRDefault="005C25C7" w:rsidP="00225745">
            <w:pPr>
              <w:keepNext/>
              <w:jc w:val="center"/>
              <w:rPr>
                <w:sz w:val="20"/>
                <w:szCs w:val="16"/>
              </w:rPr>
            </w:pPr>
            <w:r w:rsidRPr="00415ED0">
              <w:rPr>
                <w:sz w:val="20"/>
                <w:szCs w:val="16"/>
              </w:rPr>
              <w:t>Carrier frequenc</w:t>
            </w:r>
            <w:r>
              <w:rPr>
                <w:sz w:val="20"/>
                <w:szCs w:val="16"/>
              </w:rPr>
              <w:t>y</w:t>
            </w:r>
          </w:p>
        </w:tc>
        <w:tc>
          <w:tcPr>
            <w:tcW w:w="0" w:type="auto"/>
            <w:hideMark/>
          </w:tcPr>
          <w:p w14:paraId="745C1C7D" w14:textId="77777777" w:rsidR="005C25C7" w:rsidRPr="00415ED0"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30</w:t>
            </w:r>
            <w:r w:rsidRPr="00415ED0">
              <w:rPr>
                <w:sz w:val="20"/>
                <w:szCs w:val="16"/>
              </w:rPr>
              <w:t xml:space="preserve"> GHz</w:t>
            </w:r>
          </w:p>
        </w:tc>
      </w:tr>
      <w:tr w:rsidR="005C25C7" w:rsidRPr="00415ED0" w14:paraId="6AFC80DD" w14:textId="77777777" w:rsidTr="00225745">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699CA41C" w14:textId="77777777" w:rsidR="005C25C7" w:rsidRPr="00415ED0" w:rsidRDefault="005C25C7" w:rsidP="00225745">
            <w:pPr>
              <w:keepNext/>
              <w:jc w:val="center"/>
              <w:rPr>
                <w:sz w:val="20"/>
                <w:szCs w:val="16"/>
              </w:rPr>
            </w:pPr>
            <w:r>
              <w:rPr>
                <w:sz w:val="20"/>
                <w:szCs w:val="16"/>
              </w:rPr>
              <w:t>ISD</w:t>
            </w:r>
          </w:p>
        </w:tc>
        <w:tc>
          <w:tcPr>
            <w:tcW w:w="0" w:type="auto"/>
          </w:tcPr>
          <w:p w14:paraId="3950C759" w14:textId="77777777" w:rsidR="005C25C7"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200 m</w:t>
            </w:r>
          </w:p>
        </w:tc>
      </w:tr>
      <w:tr w:rsidR="005C25C7" w:rsidRPr="00415ED0" w14:paraId="7DD33550" w14:textId="77777777" w:rsidTr="00225745">
        <w:trPr>
          <w:trHeight w:val="377"/>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3E88ED3" w14:textId="48C7C6BA" w:rsidR="005C25C7" w:rsidRPr="00415ED0" w:rsidRDefault="00754CEA" w:rsidP="00225745">
            <w:pPr>
              <w:keepNext/>
              <w:jc w:val="center"/>
              <w:rPr>
                <w:sz w:val="20"/>
                <w:szCs w:val="16"/>
              </w:rPr>
            </w:pPr>
            <w:r>
              <w:rPr>
                <w:sz w:val="20"/>
                <w:szCs w:val="16"/>
              </w:rPr>
              <w:t>gNB</w:t>
            </w:r>
            <w:r w:rsidR="005C25C7" w:rsidRPr="00415ED0">
              <w:rPr>
                <w:sz w:val="20"/>
                <w:szCs w:val="16"/>
              </w:rPr>
              <w:t xml:space="preserve"> antenna </w:t>
            </w:r>
            <w:proofErr w:type="spellStart"/>
            <w:r w:rsidR="005C25C7" w:rsidRPr="00415ED0">
              <w:rPr>
                <w:sz w:val="20"/>
                <w:szCs w:val="16"/>
              </w:rPr>
              <w:t>cfg</w:t>
            </w:r>
            <w:proofErr w:type="spellEnd"/>
            <w:r w:rsidR="005C25C7">
              <w:rPr>
                <w:sz w:val="20"/>
                <w:szCs w:val="16"/>
              </w:rPr>
              <w:t>.</w:t>
            </w:r>
          </w:p>
        </w:tc>
        <w:tc>
          <w:tcPr>
            <w:tcW w:w="0" w:type="auto"/>
            <w:hideMark/>
          </w:tcPr>
          <w:p w14:paraId="3BBC2E43" w14:textId="77777777" w:rsidR="005C25C7"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 xml:space="preserve">regular array (Codebook A): </w:t>
            </w:r>
            <w:r w:rsidRPr="002C1143">
              <w:rPr>
                <w:sz w:val="20"/>
                <w:szCs w:val="16"/>
              </w:rPr>
              <w:t>(M, N, P, Mg, Ng) = (4, 8, 2, 1, 1)</w:t>
            </w:r>
            <w:r>
              <w:rPr>
                <w:sz w:val="20"/>
                <w:szCs w:val="16"/>
              </w:rPr>
              <w:t xml:space="preserve">, </w:t>
            </w:r>
            <w:r w:rsidRPr="00480C16">
              <w:rPr>
                <w:sz w:val="20"/>
                <w:szCs w:val="16"/>
              </w:rPr>
              <w:t>(</w:t>
            </w:r>
            <w:proofErr w:type="spellStart"/>
            <w:r w:rsidRPr="00480C16">
              <w:rPr>
                <w:sz w:val="20"/>
                <w:szCs w:val="16"/>
              </w:rPr>
              <w:t>dV</w:t>
            </w:r>
            <w:proofErr w:type="spellEnd"/>
            <w:r w:rsidRPr="00480C16">
              <w:rPr>
                <w:sz w:val="20"/>
                <w:szCs w:val="16"/>
              </w:rPr>
              <w:t xml:space="preserve">, </w:t>
            </w:r>
            <w:proofErr w:type="spellStart"/>
            <w:r w:rsidRPr="00480C16">
              <w:rPr>
                <w:sz w:val="20"/>
                <w:szCs w:val="16"/>
              </w:rPr>
              <w:t>dH</w:t>
            </w:r>
            <w:proofErr w:type="spellEnd"/>
            <w:r w:rsidRPr="00480C16">
              <w:rPr>
                <w:sz w:val="20"/>
                <w:szCs w:val="16"/>
              </w:rPr>
              <w:t>) = (0.5, 0.5) λ</w:t>
            </w:r>
          </w:p>
          <w:p w14:paraId="3D4792B0" w14:textId="77777777" w:rsidR="005C25C7" w:rsidRPr="00415ED0"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 xml:space="preserve">large array (Codebook B): </w:t>
            </w:r>
            <w:r w:rsidRPr="002C1143">
              <w:rPr>
                <w:sz w:val="20"/>
                <w:szCs w:val="16"/>
              </w:rPr>
              <w:t>(M, N, P, Mg, Ng) = (</w:t>
            </w:r>
            <w:r>
              <w:rPr>
                <w:sz w:val="20"/>
                <w:szCs w:val="16"/>
              </w:rPr>
              <w:t>8</w:t>
            </w:r>
            <w:r w:rsidRPr="002C1143">
              <w:rPr>
                <w:sz w:val="20"/>
                <w:szCs w:val="16"/>
              </w:rPr>
              <w:t xml:space="preserve">, </w:t>
            </w:r>
            <w:r>
              <w:rPr>
                <w:sz w:val="20"/>
                <w:szCs w:val="16"/>
              </w:rPr>
              <w:t>16</w:t>
            </w:r>
            <w:r w:rsidRPr="002C1143">
              <w:rPr>
                <w:sz w:val="20"/>
                <w:szCs w:val="16"/>
              </w:rPr>
              <w:t>, 2, 1, 1)</w:t>
            </w:r>
            <w:r>
              <w:rPr>
                <w:sz w:val="20"/>
                <w:szCs w:val="16"/>
              </w:rPr>
              <w:t xml:space="preserve">, </w:t>
            </w:r>
            <w:r w:rsidRPr="00480C16">
              <w:rPr>
                <w:sz w:val="20"/>
                <w:szCs w:val="16"/>
              </w:rPr>
              <w:t>(</w:t>
            </w:r>
            <w:proofErr w:type="spellStart"/>
            <w:r w:rsidRPr="00480C16">
              <w:rPr>
                <w:sz w:val="20"/>
                <w:szCs w:val="16"/>
              </w:rPr>
              <w:t>dV</w:t>
            </w:r>
            <w:proofErr w:type="spellEnd"/>
            <w:r w:rsidRPr="00480C16">
              <w:rPr>
                <w:sz w:val="20"/>
                <w:szCs w:val="16"/>
              </w:rPr>
              <w:t xml:space="preserve">, </w:t>
            </w:r>
            <w:proofErr w:type="spellStart"/>
            <w:r w:rsidRPr="00480C16">
              <w:rPr>
                <w:sz w:val="20"/>
                <w:szCs w:val="16"/>
              </w:rPr>
              <w:t>dH</w:t>
            </w:r>
            <w:proofErr w:type="spellEnd"/>
            <w:r w:rsidRPr="00480C16">
              <w:rPr>
                <w:sz w:val="20"/>
                <w:szCs w:val="16"/>
              </w:rPr>
              <w:t>) = (0.5, 0.5) λ</w:t>
            </w:r>
          </w:p>
        </w:tc>
      </w:tr>
      <w:tr w:rsidR="005C25C7" w:rsidRPr="002C1143" w14:paraId="4D77C0D6" w14:textId="77777777" w:rsidTr="00225745">
        <w:trPr>
          <w:cnfStyle w:val="000000100000" w:firstRow="0" w:lastRow="0" w:firstColumn="0" w:lastColumn="0" w:oddVBand="0" w:evenVBand="0" w:oddHBand="1" w:evenHBand="0" w:firstRowFirstColumn="0" w:firstRowLastColumn="0" w:lastRowFirstColumn="0" w:lastRowLastColumn="0"/>
          <w:trHeight w:val="377"/>
          <w:jc w:val="center"/>
        </w:trPr>
        <w:tc>
          <w:tcPr>
            <w:cnfStyle w:val="001000000000" w:firstRow="0" w:lastRow="0" w:firstColumn="1" w:lastColumn="0" w:oddVBand="0" w:evenVBand="0" w:oddHBand="0" w:evenHBand="0" w:firstRowFirstColumn="0" w:firstRowLastColumn="0" w:lastRowFirstColumn="0" w:lastRowLastColumn="0"/>
            <w:tcW w:w="0" w:type="auto"/>
          </w:tcPr>
          <w:p w14:paraId="2AB133ED" w14:textId="77777777" w:rsidR="005C25C7" w:rsidRDefault="005C25C7" w:rsidP="00225745">
            <w:pPr>
              <w:keepNext/>
              <w:jc w:val="center"/>
              <w:rPr>
                <w:sz w:val="20"/>
                <w:szCs w:val="16"/>
              </w:rPr>
            </w:pPr>
            <w:r>
              <w:rPr>
                <w:sz w:val="20"/>
                <w:szCs w:val="16"/>
              </w:rPr>
              <w:t>gNB codebook (Set A)</w:t>
            </w:r>
          </w:p>
        </w:tc>
        <w:tc>
          <w:tcPr>
            <w:tcW w:w="0" w:type="auto"/>
          </w:tcPr>
          <w:p w14:paraId="6B21DA4B" w14:textId="77777777" w:rsidR="005C25C7"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16 (azimuth) by 4 (elevation) beams per sector,</w:t>
            </w:r>
          </w:p>
          <w:p w14:paraId="0CC06F3A" w14:textId="77777777" w:rsidR="005C25C7" w:rsidRPr="002C1143"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 xml:space="preserve">in total Set A has 192 beams per cell </w:t>
            </w:r>
          </w:p>
        </w:tc>
      </w:tr>
      <w:tr w:rsidR="005C25C7" w:rsidRPr="00415ED0" w14:paraId="1752CDC1" w14:textId="77777777" w:rsidTr="00225745">
        <w:trPr>
          <w:trHeight w:val="40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62DB780" w14:textId="77777777" w:rsidR="005C25C7" w:rsidRPr="00415ED0" w:rsidRDefault="005C25C7" w:rsidP="00225745">
            <w:pPr>
              <w:keepNext/>
              <w:jc w:val="center"/>
              <w:rPr>
                <w:sz w:val="20"/>
                <w:szCs w:val="16"/>
              </w:rPr>
            </w:pPr>
            <w:r>
              <w:rPr>
                <w:sz w:val="20"/>
                <w:szCs w:val="16"/>
              </w:rPr>
              <w:t>gNB codebook (Set B)</w:t>
            </w:r>
          </w:p>
        </w:tc>
        <w:tc>
          <w:tcPr>
            <w:tcW w:w="0" w:type="auto"/>
            <w:hideMark/>
          </w:tcPr>
          <w:p w14:paraId="22E5503D" w14:textId="77777777" w:rsidR="005C25C7"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 xml:space="preserve">8 beams </w:t>
            </w:r>
            <w:proofErr w:type="gramStart"/>
            <w:r>
              <w:rPr>
                <w:sz w:val="20"/>
                <w:szCs w:val="16"/>
              </w:rPr>
              <w:t>down-selected</w:t>
            </w:r>
            <w:proofErr w:type="gramEnd"/>
            <w:r>
              <w:rPr>
                <w:sz w:val="20"/>
                <w:szCs w:val="16"/>
              </w:rPr>
              <w:t xml:space="preserve"> from Set A per sector, as shown in </w:t>
            </w:r>
            <w:r>
              <w:rPr>
                <w:sz w:val="20"/>
                <w:szCs w:val="16"/>
              </w:rPr>
              <w:fldChar w:fldCharType="begin"/>
            </w:r>
            <w:r>
              <w:rPr>
                <w:sz w:val="20"/>
                <w:szCs w:val="16"/>
              </w:rPr>
              <w:instrText xml:space="preserve"> REF _Ref111140842 \h </w:instrText>
            </w:r>
            <w:r>
              <w:rPr>
                <w:sz w:val="20"/>
                <w:szCs w:val="16"/>
              </w:rPr>
            </w:r>
            <w:r>
              <w:rPr>
                <w:sz w:val="20"/>
                <w:szCs w:val="16"/>
              </w:rPr>
              <w:fldChar w:fldCharType="separate"/>
            </w:r>
            <w:r w:rsidRPr="00E4052C">
              <w:rPr>
                <w:sz w:val="20"/>
                <w:szCs w:val="16"/>
              </w:rPr>
              <w:t xml:space="preserve">Figure </w:t>
            </w:r>
            <w:r>
              <w:rPr>
                <w:noProof/>
                <w:sz w:val="20"/>
                <w:szCs w:val="16"/>
              </w:rPr>
              <w:t>37</w:t>
            </w:r>
            <w:r>
              <w:rPr>
                <w:sz w:val="20"/>
                <w:szCs w:val="16"/>
              </w:rPr>
              <w:fldChar w:fldCharType="end"/>
            </w:r>
            <w:r>
              <w:rPr>
                <w:sz w:val="20"/>
                <w:szCs w:val="16"/>
              </w:rPr>
              <w:t>,</w:t>
            </w:r>
          </w:p>
          <w:p w14:paraId="52440A7A" w14:textId="77777777" w:rsidR="005C25C7" w:rsidRPr="00415ED0"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in total set B has 24 beams per cell</w:t>
            </w:r>
          </w:p>
        </w:tc>
      </w:tr>
      <w:tr w:rsidR="005C25C7" w:rsidRPr="00415ED0" w14:paraId="33FE325B" w14:textId="77777777" w:rsidTr="00225745">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EAC1A03" w14:textId="77777777" w:rsidR="005C25C7" w:rsidRPr="00415ED0" w:rsidRDefault="005C25C7" w:rsidP="00225745">
            <w:pPr>
              <w:keepNext/>
              <w:jc w:val="center"/>
              <w:rPr>
                <w:sz w:val="20"/>
                <w:szCs w:val="16"/>
              </w:rPr>
            </w:pPr>
            <w:r w:rsidRPr="00415ED0">
              <w:rPr>
                <w:sz w:val="20"/>
                <w:szCs w:val="16"/>
              </w:rPr>
              <w:t>gNB antenna gain</w:t>
            </w:r>
          </w:p>
        </w:tc>
        <w:tc>
          <w:tcPr>
            <w:tcW w:w="0" w:type="auto"/>
            <w:hideMark/>
          </w:tcPr>
          <w:p w14:paraId="0B6EC813" w14:textId="77777777" w:rsidR="005C25C7" w:rsidRPr="00415ED0"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rPr>
            </w:pPr>
            <w:r w:rsidRPr="16843FE2">
              <w:rPr>
                <w:sz w:val="20"/>
              </w:rPr>
              <w:t xml:space="preserve">8 </w:t>
            </w:r>
            <w:proofErr w:type="spellStart"/>
            <w:r w:rsidRPr="16843FE2">
              <w:rPr>
                <w:sz w:val="20"/>
              </w:rPr>
              <w:t>dBi</w:t>
            </w:r>
            <w:proofErr w:type="spellEnd"/>
          </w:p>
        </w:tc>
      </w:tr>
      <w:tr w:rsidR="005C25C7" w:rsidRPr="00415ED0" w14:paraId="51F69405" w14:textId="77777777" w:rsidTr="00225745">
        <w:trPr>
          <w:trHeight w:val="24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9DEA267" w14:textId="1FF81DC2" w:rsidR="005C25C7" w:rsidRPr="00415ED0" w:rsidRDefault="00754CEA" w:rsidP="00225745">
            <w:pPr>
              <w:keepNext/>
              <w:jc w:val="center"/>
              <w:rPr>
                <w:sz w:val="20"/>
                <w:szCs w:val="16"/>
              </w:rPr>
            </w:pPr>
            <w:r>
              <w:rPr>
                <w:sz w:val="20"/>
                <w:szCs w:val="16"/>
              </w:rPr>
              <w:t>gNB</w:t>
            </w:r>
            <w:r w:rsidR="005C25C7" w:rsidRPr="00415ED0">
              <w:rPr>
                <w:sz w:val="20"/>
                <w:szCs w:val="16"/>
              </w:rPr>
              <w:t xml:space="preserve"> Tx power</w:t>
            </w:r>
          </w:p>
        </w:tc>
        <w:tc>
          <w:tcPr>
            <w:tcW w:w="0" w:type="auto"/>
            <w:hideMark/>
          </w:tcPr>
          <w:p w14:paraId="2D091EFD" w14:textId="77777777" w:rsidR="005C25C7" w:rsidRPr="00415ED0"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40</w:t>
            </w:r>
            <w:r w:rsidRPr="00415ED0">
              <w:rPr>
                <w:sz w:val="20"/>
                <w:szCs w:val="16"/>
              </w:rPr>
              <w:t xml:space="preserve"> dBm </w:t>
            </w:r>
            <w:r>
              <w:rPr>
                <w:sz w:val="20"/>
                <w:szCs w:val="16"/>
              </w:rPr>
              <w:t>for 20 RB bandwidth</w:t>
            </w:r>
          </w:p>
        </w:tc>
      </w:tr>
      <w:tr w:rsidR="005C25C7" w:rsidRPr="00415ED0" w14:paraId="5169B19F" w14:textId="77777777" w:rsidTr="00225745">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B9961EC" w14:textId="77777777" w:rsidR="005C25C7" w:rsidRPr="00415ED0" w:rsidRDefault="005C25C7" w:rsidP="00225745">
            <w:pPr>
              <w:keepNext/>
              <w:jc w:val="center"/>
              <w:rPr>
                <w:sz w:val="20"/>
                <w:szCs w:val="16"/>
              </w:rPr>
            </w:pPr>
            <w:r w:rsidRPr="00415ED0">
              <w:rPr>
                <w:sz w:val="20"/>
                <w:szCs w:val="16"/>
              </w:rPr>
              <w:t>SCS</w:t>
            </w:r>
          </w:p>
        </w:tc>
        <w:tc>
          <w:tcPr>
            <w:tcW w:w="0" w:type="auto"/>
            <w:hideMark/>
          </w:tcPr>
          <w:p w14:paraId="464EA055" w14:textId="77777777" w:rsidR="005C25C7" w:rsidRPr="00415ED0"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sidRPr="00231790">
              <w:rPr>
                <w:color w:val="262626" w:themeColor="text1" w:themeTint="D9"/>
                <w:sz w:val="20"/>
                <w:szCs w:val="16"/>
              </w:rPr>
              <w:t>120KHz</w:t>
            </w:r>
          </w:p>
        </w:tc>
      </w:tr>
      <w:tr w:rsidR="005C25C7" w:rsidRPr="00415ED0" w14:paraId="5D603F68" w14:textId="77777777" w:rsidTr="00225745">
        <w:trPr>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5ED00B4F" w14:textId="77777777" w:rsidR="005C25C7" w:rsidRPr="00415ED0" w:rsidRDefault="005C25C7" w:rsidP="00225745">
            <w:pPr>
              <w:keepNext/>
              <w:jc w:val="center"/>
              <w:rPr>
                <w:sz w:val="20"/>
                <w:szCs w:val="16"/>
              </w:rPr>
            </w:pPr>
            <w:r>
              <w:rPr>
                <w:sz w:val="20"/>
                <w:szCs w:val="16"/>
              </w:rPr>
              <w:t>Car penetration loss</w:t>
            </w:r>
          </w:p>
        </w:tc>
        <w:tc>
          <w:tcPr>
            <w:tcW w:w="0" w:type="auto"/>
          </w:tcPr>
          <w:p w14:paraId="6E4EBAC6" w14:textId="77777777" w:rsidR="005C25C7" w:rsidRPr="00415ED0" w:rsidRDefault="005C25C7" w:rsidP="00225745">
            <w:pPr>
              <w:keepNext/>
              <w:jc w:val="center"/>
              <w:cnfStyle w:val="000000000000" w:firstRow="0" w:lastRow="0" w:firstColumn="0" w:lastColumn="0" w:oddVBand="0" w:evenVBand="0" w:oddHBand="0" w:evenHBand="0" w:firstRowFirstColumn="0" w:firstRowLastColumn="0" w:lastRowFirstColumn="0" w:lastRowLastColumn="0"/>
              <w:rPr>
                <w:sz w:val="20"/>
                <w:szCs w:val="16"/>
              </w:rPr>
            </w:pPr>
            <w:r>
              <w:rPr>
                <w:sz w:val="20"/>
                <w:szCs w:val="16"/>
              </w:rPr>
              <w:t>Included</w:t>
            </w:r>
          </w:p>
        </w:tc>
      </w:tr>
      <w:tr w:rsidR="005C25C7" w:rsidRPr="00415ED0" w14:paraId="5FB055B6" w14:textId="77777777" w:rsidTr="00225745">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0" w:type="auto"/>
          </w:tcPr>
          <w:p w14:paraId="506D4DD3" w14:textId="77777777" w:rsidR="005C25C7" w:rsidRPr="00415ED0" w:rsidRDefault="005C25C7" w:rsidP="00225745">
            <w:pPr>
              <w:keepNext/>
              <w:jc w:val="center"/>
              <w:rPr>
                <w:sz w:val="20"/>
                <w:szCs w:val="16"/>
              </w:rPr>
            </w:pPr>
            <w:r>
              <w:rPr>
                <w:sz w:val="20"/>
                <w:szCs w:val="16"/>
              </w:rPr>
              <w:t>UE mobility and rotation</w:t>
            </w:r>
          </w:p>
        </w:tc>
        <w:tc>
          <w:tcPr>
            <w:tcW w:w="0" w:type="auto"/>
          </w:tcPr>
          <w:p w14:paraId="0C4F77B7" w14:textId="77777777" w:rsidR="005C25C7" w:rsidRPr="00415ED0" w:rsidRDefault="005C25C7" w:rsidP="00225745">
            <w:pPr>
              <w:keepNext/>
              <w:jc w:val="center"/>
              <w:cnfStyle w:val="000000100000" w:firstRow="0" w:lastRow="0" w:firstColumn="0" w:lastColumn="0" w:oddVBand="0" w:evenVBand="0" w:oddHBand="1" w:evenHBand="0" w:firstRowFirstColumn="0" w:firstRowLastColumn="0" w:lastRowFirstColumn="0" w:lastRowLastColumn="0"/>
              <w:rPr>
                <w:sz w:val="20"/>
                <w:szCs w:val="16"/>
              </w:rPr>
            </w:pPr>
            <w:r>
              <w:rPr>
                <w:sz w:val="20"/>
                <w:szCs w:val="16"/>
              </w:rPr>
              <w:t>Not assumed, only consider a single time shot</w:t>
            </w:r>
          </w:p>
        </w:tc>
      </w:tr>
    </w:tbl>
    <w:p w14:paraId="72EDBA7E" w14:textId="77777777" w:rsidR="003F2DD7" w:rsidRPr="00BA3743" w:rsidRDefault="003F2DD7" w:rsidP="006F6A52"/>
    <w:p w14:paraId="1AF4454C" w14:textId="749547BF" w:rsidR="00187C5C" w:rsidRDefault="00187C5C" w:rsidP="00E53EF6">
      <w:pPr>
        <w:jc w:val="both"/>
      </w:pPr>
      <w:r>
        <w:t xml:space="preserve">We consider the sub-use case </w:t>
      </w:r>
      <w:r w:rsidR="00201420">
        <w:t xml:space="preserve">in which Set B is a subset of Set A for spatial domain beam prediction use case. </w:t>
      </w:r>
      <w:r w:rsidR="002742A3">
        <w:fldChar w:fldCharType="begin"/>
      </w:r>
      <w:r w:rsidR="002742A3">
        <w:instrText xml:space="preserve"> REF _Ref146832301 \h </w:instrText>
      </w:r>
      <w:r w:rsidR="002742A3">
        <w:fldChar w:fldCharType="separate"/>
      </w:r>
      <w:r w:rsidR="002742A3" w:rsidRPr="002742A3">
        <w:rPr>
          <w:sz w:val="20"/>
          <w:szCs w:val="20"/>
        </w:rPr>
        <w:t xml:space="preserve">Figure </w:t>
      </w:r>
      <w:r w:rsidR="002742A3" w:rsidRPr="002742A3">
        <w:rPr>
          <w:noProof/>
          <w:sz w:val="20"/>
          <w:szCs w:val="20"/>
        </w:rPr>
        <w:t>1</w:t>
      </w:r>
      <w:r w:rsidR="002742A3">
        <w:fldChar w:fldCharType="end"/>
      </w:r>
      <w:r w:rsidR="00C559CD">
        <w:t xml:space="preserve"> illustrates</w:t>
      </w:r>
      <w:r w:rsidR="00E507F4">
        <w:t xml:space="preserve"> </w:t>
      </w:r>
      <w:r w:rsidR="00D41C6A" w:rsidRPr="00D41C6A">
        <w:t>pointing angles of Set A and Set B beams in a sector of the cell</w:t>
      </w:r>
      <w:r w:rsidR="002B1A50">
        <w:t>.</w:t>
      </w:r>
    </w:p>
    <w:p w14:paraId="3A14C4B2" w14:textId="77777777" w:rsidR="002B1A50" w:rsidRDefault="002B1A50" w:rsidP="006F6A52"/>
    <w:p w14:paraId="4BEDE44B" w14:textId="77777777" w:rsidR="00522A57" w:rsidRDefault="00522A57" w:rsidP="00522A57">
      <w:pPr>
        <w:keepNext/>
        <w:jc w:val="center"/>
      </w:pPr>
      <w:r>
        <w:rPr>
          <w:noProof/>
        </w:rPr>
        <w:drawing>
          <wp:inline distT="0" distB="0" distL="0" distR="0" wp14:anchorId="5104E4EC" wp14:editId="12DBD2E6">
            <wp:extent cx="3244241" cy="302546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549" t="5249" r="7482" b="3490"/>
                    <a:stretch/>
                  </pic:blipFill>
                  <pic:spPr bwMode="auto">
                    <a:xfrm>
                      <a:off x="0" y="0"/>
                      <a:ext cx="3270884" cy="3050307"/>
                    </a:xfrm>
                    <a:prstGeom prst="rect">
                      <a:avLst/>
                    </a:prstGeom>
                    <a:noFill/>
                    <a:ln>
                      <a:noFill/>
                    </a:ln>
                    <a:extLst>
                      <a:ext uri="{53640926-AAD7-44D8-BBD7-CCE9431645EC}">
                        <a14:shadowObscured xmlns:a14="http://schemas.microsoft.com/office/drawing/2010/main"/>
                      </a:ext>
                    </a:extLst>
                  </pic:spPr>
                </pic:pic>
              </a:graphicData>
            </a:graphic>
          </wp:inline>
        </w:drawing>
      </w:r>
    </w:p>
    <w:p w14:paraId="35AEBBA3" w14:textId="3EDCE418" w:rsidR="009E37DC" w:rsidRPr="002742A3" w:rsidRDefault="002742A3" w:rsidP="002742A3">
      <w:pPr>
        <w:pStyle w:val="Caption"/>
        <w:jc w:val="center"/>
        <w:rPr>
          <w:sz w:val="20"/>
          <w:szCs w:val="20"/>
        </w:rPr>
      </w:pPr>
      <w:bookmarkStart w:id="4" w:name="_Ref146832301"/>
      <w:r w:rsidRPr="002742A3">
        <w:rPr>
          <w:sz w:val="20"/>
          <w:szCs w:val="20"/>
        </w:rPr>
        <w:t xml:space="preserve">Figure </w:t>
      </w:r>
      <w:r w:rsidRPr="002742A3">
        <w:rPr>
          <w:sz w:val="20"/>
          <w:szCs w:val="20"/>
        </w:rPr>
        <w:fldChar w:fldCharType="begin"/>
      </w:r>
      <w:r w:rsidRPr="002742A3">
        <w:rPr>
          <w:sz w:val="20"/>
          <w:szCs w:val="20"/>
        </w:rPr>
        <w:instrText xml:space="preserve"> SEQ Figure \* ARABIC </w:instrText>
      </w:r>
      <w:r w:rsidRPr="002742A3">
        <w:rPr>
          <w:sz w:val="20"/>
          <w:szCs w:val="20"/>
        </w:rPr>
        <w:fldChar w:fldCharType="separate"/>
      </w:r>
      <w:r w:rsidRPr="002742A3">
        <w:rPr>
          <w:noProof/>
          <w:sz w:val="20"/>
          <w:szCs w:val="20"/>
        </w:rPr>
        <w:t>1</w:t>
      </w:r>
      <w:r w:rsidRPr="002742A3">
        <w:rPr>
          <w:sz w:val="20"/>
          <w:szCs w:val="20"/>
        </w:rPr>
        <w:fldChar w:fldCharType="end"/>
      </w:r>
      <w:bookmarkEnd w:id="4"/>
      <w:r w:rsidRPr="002742A3">
        <w:rPr>
          <w:sz w:val="20"/>
          <w:szCs w:val="20"/>
        </w:rPr>
        <w:t xml:space="preserve"> </w:t>
      </w:r>
      <w:r w:rsidRPr="002742A3">
        <w:rPr>
          <w:b w:val="0"/>
          <w:sz w:val="20"/>
          <w:szCs w:val="20"/>
        </w:rPr>
        <w:t>Illustration of pointing angles of Set A and Set B beams in a sector of the cell.</w:t>
      </w:r>
    </w:p>
    <w:p w14:paraId="5AA136B8" w14:textId="77777777" w:rsidR="002B1A50" w:rsidRDefault="002B1A50" w:rsidP="006F6A52"/>
    <w:p w14:paraId="4E04CCCD" w14:textId="77777777" w:rsidR="00CB64E1" w:rsidRDefault="00CB64E1" w:rsidP="0027246B">
      <w:pPr>
        <w:jc w:val="both"/>
      </w:pPr>
      <w:r>
        <w:t>We have generated the dataset assuming UE uses the best RX beam (having highest L1-RSRP) per gNB TX beam. We generated two datasets assuming regular and large gNB array structures, respectively. The gNB codebooks for the two gNB array structures are assumed to have the same number of beams with the same set of pointing angles. The beams with the same pointing angle from the two gNB codebooks are labelled with the same gNB beam ID. We name the codebook generated using the regular array and the large array as Codebook A and Codebook B, respectively. Even though the pointing angles of the beams from Codebook A and Codebook B are the same, the beamwidths are different due to different array structures.</w:t>
      </w:r>
    </w:p>
    <w:p w14:paraId="2931C4B8" w14:textId="77777777" w:rsidR="00CB64E1" w:rsidRDefault="00CB64E1" w:rsidP="0027246B">
      <w:pPr>
        <w:jc w:val="both"/>
      </w:pPr>
    </w:p>
    <w:p w14:paraId="069E8FFF" w14:textId="674D5334" w:rsidR="00187C5C" w:rsidRDefault="00CB64E1" w:rsidP="00DF09B1">
      <w:pPr>
        <w:jc w:val="both"/>
      </w:pPr>
      <w:r>
        <w:t xml:space="preserve">We present the generalization performance in </w:t>
      </w:r>
      <w:r w:rsidR="00C832D3">
        <w:fldChar w:fldCharType="begin"/>
      </w:r>
      <w:r w:rsidR="00C832D3">
        <w:instrText xml:space="preserve"> REF _Ref146832468 \h </w:instrText>
      </w:r>
      <w:r w:rsidR="00C832D3">
        <w:fldChar w:fldCharType="separate"/>
      </w:r>
      <w:r w:rsidR="00C832D3" w:rsidRPr="00DF09B1">
        <w:rPr>
          <w:sz w:val="20"/>
          <w:szCs w:val="20"/>
        </w:rPr>
        <w:t xml:space="preserve">Table </w:t>
      </w:r>
      <w:r w:rsidR="00C832D3" w:rsidRPr="00DF09B1">
        <w:rPr>
          <w:noProof/>
          <w:sz w:val="20"/>
          <w:szCs w:val="20"/>
        </w:rPr>
        <w:t>2</w:t>
      </w:r>
      <w:r w:rsidR="00C832D3">
        <w:fldChar w:fldCharType="end"/>
      </w:r>
      <w:r>
        <w:t xml:space="preserve">. Numerical results show that the </w:t>
      </w:r>
      <w:r w:rsidRPr="00B111A4">
        <w:rPr>
          <w:b/>
          <w:bCs/>
          <w:i/>
          <w:iCs/>
          <w:u w:val="single"/>
        </w:rPr>
        <w:t>prediction performance deteriorates significantly when different gNB arrays (hance different codebooks) are assumed in the training and test datasets</w:t>
      </w:r>
      <w:r>
        <w:t xml:space="preserve">. We reiterate the fact that we observe this large performance degradation </w:t>
      </w:r>
      <w:proofErr w:type="gramStart"/>
      <w:r>
        <w:t>despite the fact that</w:t>
      </w:r>
      <w:proofErr w:type="gramEnd"/>
      <w:r>
        <w:t xml:space="preserve"> the beam pointing angles of the two codebooks (Codebook A and Codebook B) are the same.</w:t>
      </w:r>
    </w:p>
    <w:p w14:paraId="331572CC" w14:textId="5581DE73" w:rsidR="00EB7BFE" w:rsidRPr="00DF09B1" w:rsidRDefault="00EB7BFE" w:rsidP="00EB7BFE">
      <w:pPr>
        <w:pStyle w:val="Caption"/>
        <w:keepNext/>
        <w:jc w:val="center"/>
        <w:rPr>
          <w:sz w:val="20"/>
          <w:szCs w:val="20"/>
        </w:rPr>
      </w:pPr>
      <w:bookmarkStart w:id="5" w:name="_Ref146832468"/>
      <w:r w:rsidRPr="00DF09B1">
        <w:rPr>
          <w:sz w:val="20"/>
          <w:szCs w:val="20"/>
        </w:rPr>
        <w:t xml:space="preserve">Table </w:t>
      </w:r>
      <w:r w:rsidRPr="00DF09B1">
        <w:rPr>
          <w:sz w:val="20"/>
          <w:szCs w:val="20"/>
        </w:rPr>
        <w:fldChar w:fldCharType="begin"/>
      </w:r>
      <w:r w:rsidRPr="00DF09B1">
        <w:rPr>
          <w:sz w:val="20"/>
          <w:szCs w:val="20"/>
        </w:rPr>
        <w:instrText xml:space="preserve"> SEQ Table \* ARABIC </w:instrText>
      </w:r>
      <w:r w:rsidRPr="00DF09B1">
        <w:rPr>
          <w:sz w:val="20"/>
          <w:szCs w:val="20"/>
        </w:rPr>
        <w:fldChar w:fldCharType="separate"/>
      </w:r>
      <w:r w:rsidRPr="00DF09B1">
        <w:rPr>
          <w:noProof/>
          <w:sz w:val="20"/>
          <w:szCs w:val="20"/>
        </w:rPr>
        <w:t>2</w:t>
      </w:r>
      <w:r w:rsidRPr="00DF09B1">
        <w:rPr>
          <w:sz w:val="20"/>
          <w:szCs w:val="20"/>
        </w:rPr>
        <w:fldChar w:fldCharType="end"/>
      </w:r>
      <w:bookmarkEnd w:id="5"/>
      <w:r w:rsidR="00DF09B1" w:rsidRPr="00DF09B1">
        <w:rPr>
          <w:sz w:val="20"/>
          <w:szCs w:val="20"/>
        </w:rPr>
        <w:t xml:space="preserve"> </w:t>
      </w:r>
      <w:r w:rsidR="00DF09B1" w:rsidRPr="00DF09B1">
        <w:rPr>
          <w:b w:val="0"/>
          <w:sz w:val="20"/>
          <w:szCs w:val="20"/>
        </w:rPr>
        <w:t>generalization across different gNB codebooks</w:t>
      </w:r>
    </w:p>
    <w:tbl>
      <w:tblPr>
        <w:tblStyle w:val="GridTable4-Accent1"/>
        <w:tblW w:w="0" w:type="auto"/>
        <w:jc w:val="center"/>
        <w:tblLook w:val="0420" w:firstRow="1" w:lastRow="0" w:firstColumn="0" w:lastColumn="0" w:noHBand="0" w:noVBand="1"/>
      </w:tblPr>
      <w:tblGrid>
        <w:gridCol w:w="1206"/>
        <w:gridCol w:w="2053"/>
        <w:gridCol w:w="1242"/>
        <w:gridCol w:w="1557"/>
        <w:gridCol w:w="927"/>
        <w:gridCol w:w="927"/>
        <w:gridCol w:w="927"/>
        <w:gridCol w:w="1123"/>
      </w:tblGrid>
      <w:tr w:rsidR="00A010C3" w:rsidRPr="004A50C5" w14:paraId="4EE771E3" w14:textId="77777777" w:rsidTr="00EB7BFE">
        <w:trPr>
          <w:cnfStyle w:val="100000000000" w:firstRow="1" w:lastRow="0" w:firstColumn="0" w:lastColumn="0" w:oddVBand="0" w:evenVBand="0" w:oddHBand="0" w:evenHBand="0" w:firstRowFirstColumn="0" w:firstRowLastColumn="0" w:lastRowFirstColumn="0" w:lastRowLastColumn="0"/>
          <w:trHeight w:val="31"/>
          <w:jc w:val="center"/>
        </w:trPr>
        <w:tc>
          <w:tcPr>
            <w:tcW w:w="1268" w:type="dxa"/>
            <w:tcBorders>
              <w:bottom w:val="nil"/>
            </w:tcBorders>
          </w:tcPr>
          <w:p w14:paraId="11130773" w14:textId="77777777" w:rsidR="00A010C3" w:rsidRDefault="00A010C3" w:rsidP="00225745">
            <w:pPr>
              <w:jc w:val="center"/>
              <w:rPr>
                <w:sz w:val="20"/>
              </w:rPr>
            </w:pPr>
          </w:p>
        </w:tc>
        <w:tc>
          <w:tcPr>
            <w:tcW w:w="0" w:type="auto"/>
          </w:tcPr>
          <w:p w14:paraId="22117349" w14:textId="77777777" w:rsidR="00A010C3" w:rsidRDefault="00A010C3" w:rsidP="00225745">
            <w:pPr>
              <w:jc w:val="center"/>
              <w:rPr>
                <w:sz w:val="20"/>
              </w:rPr>
            </w:pPr>
            <w:r>
              <w:rPr>
                <w:sz w:val="20"/>
              </w:rPr>
              <w:t>Training</w:t>
            </w:r>
          </w:p>
        </w:tc>
        <w:tc>
          <w:tcPr>
            <w:tcW w:w="1301" w:type="dxa"/>
            <w:hideMark/>
          </w:tcPr>
          <w:p w14:paraId="12808D51" w14:textId="77777777" w:rsidR="00A010C3" w:rsidRPr="004A50C5" w:rsidRDefault="00A010C3" w:rsidP="00225745">
            <w:pPr>
              <w:jc w:val="center"/>
              <w:rPr>
                <w:sz w:val="20"/>
              </w:rPr>
            </w:pPr>
            <w:r>
              <w:rPr>
                <w:sz w:val="20"/>
              </w:rPr>
              <w:t>Test</w:t>
            </w:r>
          </w:p>
        </w:tc>
        <w:tc>
          <w:tcPr>
            <w:tcW w:w="1745" w:type="dxa"/>
            <w:hideMark/>
          </w:tcPr>
          <w:p w14:paraId="68BA0F13" w14:textId="77777777" w:rsidR="00A010C3" w:rsidRPr="000217D9" w:rsidRDefault="00A010C3" w:rsidP="00225745">
            <w:pPr>
              <w:jc w:val="center"/>
              <w:rPr>
                <w:b w:val="0"/>
                <w:sz w:val="20"/>
              </w:rPr>
            </w:pPr>
            <w:r w:rsidRPr="000217D9">
              <w:rPr>
                <w:b w:val="0"/>
                <w:sz w:val="20"/>
              </w:rPr>
              <w:t>Average L1-RSRP difference (in dB)</w:t>
            </w:r>
          </w:p>
        </w:tc>
        <w:tc>
          <w:tcPr>
            <w:tcW w:w="0" w:type="auto"/>
            <w:hideMark/>
          </w:tcPr>
          <w:p w14:paraId="44E14403" w14:textId="77777777" w:rsidR="00A010C3" w:rsidRPr="000217D9" w:rsidRDefault="00A010C3" w:rsidP="00225745">
            <w:pPr>
              <w:jc w:val="center"/>
              <w:rPr>
                <w:b w:val="0"/>
                <w:sz w:val="20"/>
              </w:rPr>
            </w:pPr>
            <w:r w:rsidRPr="000217D9">
              <w:rPr>
                <w:b w:val="0"/>
                <w:sz w:val="20"/>
              </w:rPr>
              <w:t>Top</w:t>
            </w:r>
            <w:r>
              <w:rPr>
                <w:b w:val="0"/>
                <w:sz w:val="20"/>
              </w:rPr>
              <w:t>-</w:t>
            </w:r>
            <w:r w:rsidRPr="000217D9">
              <w:rPr>
                <w:b w:val="0"/>
                <w:sz w:val="20"/>
              </w:rPr>
              <w:t>1 accuracy</w:t>
            </w:r>
          </w:p>
        </w:tc>
        <w:tc>
          <w:tcPr>
            <w:tcW w:w="0" w:type="auto"/>
            <w:hideMark/>
          </w:tcPr>
          <w:p w14:paraId="10FB0773" w14:textId="77777777" w:rsidR="00A010C3" w:rsidRPr="000217D9" w:rsidRDefault="00A010C3" w:rsidP="00225745">
            <w:pPr>
              <w:jc w:val="center"/>
              <w:rPr>
                <w:b w:val="0"/>
                <w:sz w:val="20"/>
              </w:rPr>
            </w:pPr>
            <w:r w:rsidRPr="000217D9">
              <w:rPr>
                <w:b w:val="0"/>
                <w:sz w:val="20"/>
              </w:rPr>
              <w:t>Top</w:t>
            </w:r>
            <w:r>
              <w:rPr>
                <w:b w:val="0"/>
                <w:sz w:val="20"/>
              </w:rPr>
              <w:t>-</w:t>
            </w:r>
            <w:r w:rsidRPr="000217D9">
              <w:rPr>
                <w:b w:val="0"/>
                <w:sz w:val="20"/>
              </w:rPr>
              <w:t>2</w:t>
            </w:r>
            <w:r>
              <w:rPr>
                <w:b w:val="0"/>
                <w:sz w:val="20"/>
              </w:rPr>
              <w:t>/1</w:t>
            </w:r>
            <w:r w:rsidRPr="000217D9">
              <w:rPr>
                <w:b w:val="0"/>
                <w:sz w:val="20"/>
              </w:rPr>
              <w:t xml:space="preserve"> accuracy</w:t>
            </w:r>
          </w:p>
        </w:tc>
        <w:tc>
          <w:tcPr>
            <w:tcW w:w="0" w:type="auto"/>
          </w:tcPr>
          <w:p w14:paraId="095990E3" w14:textId="77777777" w:rsidR="00A010C3" w:rsidRPr="000217D9" w:rsidRDefault="00A010C3" w:rsidP="00225745">
            <w:pPr>
              <w:jc w:val="center"/>
              <w:rPr>
                <w:b w:val="0"/>
                <w:sz w:val="20"/>
              </w:rPr>
            </w:pPr>
            <w:r w:rsidRPr="000217D9">
              <w:rPr>
                <w:b w:val="0"/>
                <w:sz w:val="20"/>
              </w:rPr>
              <w:t>Top</w:t>
            </w:r>
            <w:r>
              <w:rPr>
                <w:b w:val="0"/>
                <w:sz w:val="20"/>
              </w:rPr>
              <w:t>-</w:t>
            </w:r>
            <w:r w:rsidRPr="000217D9">
              <w:rPr>
                <w:b w:val="0"/>
                <w:sz w:val="20"/>
              </w:rPr>
              <w:t>5</w:t>
            </w:r>
            <w:r>
              <w:rPr>
                <w:b w:val="0"/>
                <w:sz w:val="20"/>
              </w:rPr>
              <w:t>/1</w:t>
            </w:r>
            <w:r w:rsidRPr="000217D9">
              <w:rPr>
                <w:b w:val="0"/>
                <w:sz w:val="20"/>
              </w:rPr>
              <w:t xml:space="preserve"> accuracy</w:t>
            </w:r>
          </w:p>
        </w:tc>
        <w:tc>
          <w:tcPr>
            <w:tcW w:w="1195" w:type="dxa"/>
          </w:tcPr>
          <w:p w14:paraId="4C17FA3A" w14:textId="77777777" w:rsidR="00A010C3" w:rsidRPr="000217D9" w:rsidRDefault="00A010C3" w:rsidP="00225745">
            <w:pPr>
              <w:jc w:val="center"/>
              <w:rPr>
                <w:b w:val="0"/>
                <w:sz w:val="20"/>
              </w:rPr>
            </w:pPr>
            <w:r w:rsidRPr="000217D9">
              <w:rPr>
                <w:b w:val="0"/>
                <w:sz w:val="20"/>
              </w:rPr>
              <w:t>1dB margin accuracy</w:t>
            </w:r>
          </w:p>
        </w:tc>
      </w:tr>
      <w:tr w:rsidR="00A010C3" w:rsidRPr="0047567F" w14:paraId="5ACA7792" w14:textId="77777777" w:rsidTr="00EB7BFE">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268" w:type="dxa"/>
            <w:vMerge w:val="restart"/>
            <w:tcBorders>
              <w:top w:val="nil"/>
              <w:left w:val="nil"/>
              <w:right w:val="nil"/>
            </w:tcBorders>
          </w:tcPr>
          <w:p w14:paraId="2009041B" w14:textId="77777777" w:rsidR="00A010C3" w:rsidRDefault="00A010C3" w:rsidP="00225745">
            <w:pPr>
              <w:pStyle w:val="NormalWeb"/>
              <w:spacing w:before="0" w:beforeAutospacing="0" w:after="0" w:afterAutospacing="0"/>
              <w:jc w:val="center"/>
              <w:rPr>
                <w:rFonts w:ascii="Times New Roman" w:eastAsia="MS Gothic" w:hAnsi="Times New Roman" w:cs="Times New Roman"/>
                <w:b w:val="0"/>
                <w:bCs w:val="0"/>
                <w:sz w:val="20"/>
                <w:szCs w:val="20"/>
              </w:rPr>
            </w:pPr>
          </w:p>
          <w:p w14:paraId="14EF5634" w14:textId="77777777" w:rsidR="00A010C3" w:rsidRDefault="00A010C3" w:rsidP="00225745">
            <w:pPr>
              <w:pStyle w:val="NormalWeb"/>
              <w:spacing w:before="0" w:beforeAutospacing="0" w:after="0" w:afterAutospacing="0"/>
              <w:jc w:val="center"/>
              <w:rPr>
                <w:rFonts w:ascii="Times New Roman" w:eastAsia="MS Gothic" w:hAnsi="Times New Roman" w:cs="Times New Roman"/>
                <w:b w:val="0"/>
                <w:bCs w:val="0"/>
                <w:sz w:val="20"/>
                <w:szCs w:val="20"/>
              </w:rPr>
            </w:pPr>
            <w:r>
              <w:rPr>
                <w:rFonts w:ascii="Times New Roman" w:eastAsia="MS Gothic" w:hAnsi="Times New Roman" w:cs="Times New Roman"/>
                <w:sz w:val="20"/>
                <w:szCs w:val="20"/>
              </w:rPr>
              <w:t>Without</w:t>
            </w:r>
          </w:p>
          <w:p w14:paraId="3CCACCED" w14:textId="77777777" w:rsidR="00A010C3" w:rsidRDefault="00A010C3" w:rsidP="00225745">
            <w:pPr>
              <w:pStyle w:val="NormalWeb"/>
              <w:spacing w:before="0" w:beforeAutospacing="0" w:after="0" w:afterAutospacing="0"/>
              <w:jc w:val="center"/>
              <w:rPr>
                <w:rFonts w:ascii="Times New Roman" w:eastAsia="MS Gothic" w:hAnsi="Times New Roman" w:cs="Times New Roman"/>
                <w:b w:val="0"/>
                <w:bCs w:val="0"/>
                <w:sz w:val="20"/>
                <w:szCs w:val="20"/>
              </w:rPr>
            </w:pPr>
            <w:r>
              <w:rPr>
                <w:rFonts w:ascii="Times New Roman" w:eastAsia="MS Gothic" w:hAnsi="Times New Roman" w:cs="Times New Roman"/>
                <w:sz w:val="20"/>
                <w:szCs w:val="20"/>
              </w:rPr>
              <w:t>codebook index</w:t>
            </w:r>
          </w:p>
          <w:p w14:paraId="4B24773D" w14:textId="77777777" w:rsidR="00A010C3" w:rsidRPr="00F7524B" w:rsidRDefault="00A010C3" w:rsidP="00225745">
            <w:pPr>
              <w:pStyle w:val="NormalWeb"/>
              <w:spacing w:before="0" w:beforeAutospacing="0" w:after="0" w:afterAutospacing="0"/>
              <w:jc w:val="center"/>
              <w:rPr>
                <w:rFonts w:ascii="Times New Roman" w:eastAsia="MS Gothic" w:hAnsi="Times New Roman" w:cs="Times New Roman"/>
                <w:sz w:val="20"/>
                <w:szCs w:val="20"/>
              </w:rPr>
            </w:pPr>
            <w:r>
              <w:rPr>
                <w:rFonts w:ascii="Times New Roman" w:eastAsia="MS Gothic" w:hAnsi="Times New Roman" w:cs="Times New Roman"/>
                <w:sz w:val="20"/>
                <w:szCs w:val="20"/>
              </w:rPr>
              <w:t>indicator</w:t>
            </w:r>
          </w:p>
        </w:tc>
        <w:tc>
          <w:tcPr>
            <w:tcW w:w="0" w:type="auto"/>
            <w:tcBorders>
              <w:left w:val="nil"/>
            </w:tcBorders>
            <w:hideMark/>
          </w:tcPr>
          <w:p w14:paraId="50FF4284" w14:textId="77777777" w:rsidR="00A010C3" w:rsidRPr="00A22EDD" w:rsidRDefault="00A010C3" w:rsidP="00225745">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A</w:t>
            </w:r>
          </w:p>
        </w:tc>
        <w:tc>
          <w:tcPr>
            <w:tcW w:w="1301" w:type="dxa"/>
            <w:hideMark/>
          </w:tcPr>
          <w:p w14:paraId="6BA7963F" w14:textId="77777777" w:rsidR="00A010C3" w:rsidRPr="00E034E7" w:rsidRDefault="00A010C3" w:rsidP="00225745">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A</w:t>
            </w:r>
          </w:p>
        </w:tc>
        <w:tc>
          <w:tcPr>
            <w:tcW w:w="1745" w:type="dxa"/>
            <w:hideMark/>
          </w:tcPr>
          <w:p w14:paraId="173BD5FE" w14:textId="77777777" w:rsidR="00A010C3" w:rsidRPr="00F7524B"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0.51</w:t>
            </w:r>
          </w:p>
        </w:tc>
        <w:tc>
          <w:tcPr>
            <w:tcW w:w="0" w:type="auto"/>
            <w:hideMark/>
          </w:tcPr>
          <w:p w14:paraId="6D8D2259" w14:textId="77777777" w:rsidR="00A010C3" w:rsidRPr="00F7524B"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63.7%</w:t>
            </w:r>
          </w:p>
        </w:tc>
        <w:tc>
          <w:tcPr>
            <w:tcW w:w="0" w:type="auto"/>
            <w:hideMark/>
          </w:tcPr>
          <w:p w14:paraId="5A6BAF8F" w14:textId="77777777" w:rsidR="00A010C3" w:rsidRPr="00F7524B"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82.0%</w:t>
            </w:r>
          </w:p>
        </w:tc>
        <w:tc>
          <w:tcPr>
            <w:tcW w:w="0" w:type="auto"/>
            <w:hideMark/>
          </w:tcPr>
          <w:p w14:paraId="703AEB45" w14:textId="77777777" w:rsidR="00A010C3" w:rsidRPr="00F7524B"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92.9%</w:t>
            </w:r>
          </w:p>
        </w:tc>
        <w:tc>
          <w:tcPr>
            <w:tcW w:w="1195" w:type="dxa"/>
            <w:hideMark/>
          </w:tcPr>
          <w:p w14:paraId="1F60AC9B" w14:textId="77777777" w:rsidR="00A010C3" w:rsidRPr="00F7524B"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F7524B">
              <w:rPr>
                <w:b/>
                <w:bCs/>
                <w:sz w:val="20"/>
              </w:rPr>
              <w:t>84.7%</w:t>
            </w:r>
          </w:p>
        </w:tc>
      </w:tr>
      <w:tr w:rsidR="00A010C3" w:rsidRPr="0047567F" w14:paraId="1B214B4C" w14:textId="77777777" w:rsidTr="00EB7BFE">
        <w:tblPrEx>
          <w:jc w:val="left"/>
          <w:tblLook w:val="04A0" w:firstRow="1" w:lastRow="0" w:firstColumn="1" w:lastColumn="0" w:noHBand="0" w:noVBand="1"/>
        </w:tblPrEx>
        <w:trPr>
          <w:trHeight w:val="188"/>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2459FDE6" w14:textId="77777777" w:rsidR="00A010C3" w:rsidRPr="00EE6C3E" w:rsidRDefault="00A010C3" w:rsidP="00225745">
            <w:pPr>
              <w:pStyle w:val="NormalWeb"/>
              <w:spacing w:before="0" w:beforeAutospacing="0" w:after="0" w:afterAutospacing="0"/>
              <w:jc w:val="center"/>
              <w:rPr>
                <w:rFonts w:ascii="Times New Roman" w:eastAsia="MS Gothic" w:hAnsi="Times New Roman" w:cs="Times New Roman"/>
                <w:sz w:val="20"/>
                <w:szCs w:val="20"/>
              </w:rPr>
            </w:pPr>
          </w:p>
        </w:tc>
        <w:tc>
          <w:tcPr>
            <w:tcW w:w="1672" w:type="dxa"/>
            <w:tcBorders>
              <w:left w:val="nil"/>
            </w:tcBorders>
            <w:hideMark/>
          </w:tcPr>
          <w:p w14:paraId="2B6E1C93" w14:textId="77777777" w:rsidR="00A010C3" w:rsidRPr="00A22EDD" w:rsidRDefault="00A010C3" w:rsidP="00225745">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B</w:t>
            </w:r>
          </w:p>
        </w:tc>
        <w:tc>
          <w:tcPr>
            <w:tcW w:w="1301" w:type="dxa"/>
            <w:hideMark/>
          </w:tcPr>
          <w:p w14:paraId="3A4AF9D6" w14:textId="77777777" w:rsidR="00A010C3" w:rsidRPr="00EE6C3E" w:rsidRDefault="00A010C3" w:rsidP="00225745">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MS Gothic" w:hAnsi="Times New Roman" w:cs="Times New Roman"/>
                <w:b/>
                <w:bCs/>
                <w:sz w:val="20"/>
                <w:szCs w:val="20"/>
              </w:rPr>
            </w:pPr>
            <w:r>
              <w:rPr>
                <w:rFonts w:ascii="Times New Roman" w:eastAsia="MS Gothic" w:hAnsi="Times New Roman" w:cs="Times New Roman"/>
                <w:b/>
                <w:bCs/>
                <w:sz w:val="20"/>
                <w:szCs w:val="20"/>
              </w:rPr>
              <w:t>Codebook B</w:t>
            </w:r>
          </w:p>
        </w:tc>
        <w:tc>
          <w:tcPr>
            <w:tcW w:w="1745" w:type="dxa"/>
            <w:hideMark/>
          </w:tcPr>
          <w:p w14:paraId="695F56B0" w14:textId="77777777" w:rsidR="00A010C3" w:rsidRPr="00EE6C3E"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1.96</w:t>
            </w:r>
          </w:p>
        </w:tc>
        <w:tc>
          <w:tcPr>
            <w:tcW w:w="0" w:type="auto"/>
            <w:hideMark/>
          </w:tcPr>
          <w:p w14:paraId="098D96E0" w14:textId="77777777" w:rsidR="00A010C3" w:rsidRPr="00EE6C3E"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50.0%</w:t>
            </w:r>
          </w:p>
        </w:tc>
        <w:tc>
          <w:tcPr>
            <w:tcW w:w="0" w:type="auto"/>
            <w:hideMark/>
          </w:tcPr>
          <w:p w14:paraId="17E1C94C" w14:textId="77777777" w:rsidR="00A010C3" w:rsidRPr="00EE6C3E"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69.5%</w:t>
            </w:r>
          </w:p>
        </w:tc>
        <w:tc>
          <w:tcPr>
            <w:tcW w:w="0" w:type="auto"/>
            <w:hideMark/>
          </w:tcPr>
          <w:p w14:paraId="4BF42BBF" w14:textId="77777777" w:rsidR="00A010C3" w:rsidRPr="00EE6C3E"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86.9%</w:t>
            </w:r>
          </w:p>
        </w:tc>
        <w:tc>
          <w:tcPr>
            <w:tcW w:w="1195" w:type="dxa"/>
            <w:hideMark/>
          </w:tcPr>
          <w:p w14:paraId="713F0EA2" w14:textId="77777777" w:rsidR="00A010C3" w:rsidRPr="00EE6C3E"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sidRPr="00EE6C3E">
              <w:rPr>
                <w:b/>
                <w:bCs/>
                <w:sz w:val="20"/>
              </w:rPr>
              <w:t>62.0%</w:t>
            </w:r>
          </w:p>
        </w:tc>
      </w:tr>
      <w:tr w:rsidR="00A010C3" w:rsidRPr="0047567F" w14:paraId="23009370" w14:textId="77777777" w:rsidTr="00EB7BFE">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6752728E" w14:textId="77777777" w:rsidR="00A010C3" w:rsidRDefault="00A010C3" w:rsidP="00225745">
            <w:pPr>
              <w:jc w:val="center"/>
              <w:rPr>
                <w:sz w:val="20"/>
              </w:rPr>
            </w:pPr>
          </w:p>
        </w:tc>
        <w:tc>
          <w:tcPr>
            <w:tcW w:w="0" w:type="auto"/>
            <w:tcBorders>
              <w:left w:val="nil"/>
            </w:tcBorders>
            <w:hideMark/>
          </w:tcPr>
          <w:p w14:paraId="6101AA85" w14:textId="77777777" w:rsidR="00A010C3" w:rsidRPr="00A22EDD"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p>
        </w:tc>
        <w:tc>
          <w:tcPr>
            <w:tcW w:w="1301" w:type="dxa"/>
            <w:hideMark/>
          </w:tcPr>
          <w:p w14:paraId="17F7909A" w14:textId="77777777" w:rsidR="00A010C3" w:rsidRPr="0047567F"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B</w:t>
            </w:r>
          </w:p>
        </w:tc>
        <w:tc>
          <w:tcPr>
            <w:tcW w:w="1745" w:type="dxa"/>
            <w:hideMark/>
          </w:tcPr>
          <w:p w14:paraId="0F732716" w14:textId="77777777" w:rsidR="00A010C3" w:rsidRPr="001D4AA6"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4.05</w:t>
            </w:r>
          </w:p>
        </w:tc>
        <w:tc>
          <w:tcPr>
            <w:tcW w:w="0" w:type="auto"/>
            <w:hideMark/>
          </w:tcPr>
          <w:p w14:paraId="4FAF20E0" w14:textId="77777777" w:rsidR="00A010C3" w:rsidRPr="001D4AA6"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27.2%</w:t>
            </w:r>
          </w:p>
        </w:tc>
        <w:tc>
          <w:tcPr>
            <w:tcW w:w="0" w:type="auto"/>
            <w:hideMark/>
          </w:tcPr>
          <w:p w14:paraId="0C8D1FD3" w14:textId="77777777" w:rsidR="00A010C3" w:rsidRPr="001D4AA6"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41.8%</w:t>
            </w:r>
          </w:p>
        </w:tc>
        <w:tc>
          <w:tcPr>
            <w:tcW w:w="0" w:type="auto"/>
            <w:hideMark/>
          </w:tcPr>
          <w:p w14:paraId="1D0A8B17" w14:textId="77777777" w:rsidR="00A010C3" w:rsidRPr="001D4AA6"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62.7%</w:t>
            </w:r>
          </w:p>
        </w:tc>
        <w:tc>
          <w:tcPr>
            <w:tcW w:w="1195" w:type="dxa"/>
            <w:hideMark/>
          </w:tcPr>
          <w:p w14:paraId="3886B5FE" w14:textId="77777777" w:rsidR="00A010C3" w:rsidRPr="001D4AA6"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sidRPr="001D4AA6">
              <w:rPr>
                <w:b/>
                <w:bCs/>
                <w:sz w:val="20"/>
              </w:rPr>
              <w:t>37.3%</w:t>
            </w:r>
          </w:p>
        </w:tc>
      </w:tr>
      <w:tr w:rsidR="00A010C3" w:rsidRPr="0047567F" w14:paraId="13525417" w14:textId="77777777" w:rsidTr="00EB7BFE">
        <w:tblPrEx>
          <w:jc w:val="left"/>
          <w:tblLook w:val="04A0" w:firstRow="1" w:lastRow="0" w:firstColumn="1" w:lastColumn="0" w:noHBand="0" w:noVBand="1"/>
        </w:tblPrEx>
        <w:trPr>
          <w:trHeight w:val="36"/>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6824F212" w14:textId="77777777" w:rsidR="00A010C3" w:rsidRDefault="00A010C3" w:rsidP="00225745">
            <w:pPr>
              <w:jc w:val="center"/>
              <w:rPr>
                <w:sz w:val="20"/>
              </w:rPr>
            </w:pPr>
          </w:p>
        </w:tc>
        <w:tc>
          <w:tcPr>
            <w:tcW w:w="0" w:type="auto"/>
            <w:tcBorders>
              <w:left w:val="nil"/>
            </w:tcBorders>
            <w:hideMark/>
          </w:tcPr>
          <w:p w14:paraId="6C679A31" w14:textId="77777777" w:rsidR="00A010C3" w:rsidRPr="00A22EDD"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B</w:t>
            </w:r>
          </w:p>
        </w:tc>
        <w:tc>
          <w:tcPr>
            <w:tcW w:w="1301" w:type="dxa"/>
            <w:hideMark/>
          </w:tcPr>
          <w:p w14:paraId="5D933B17" w14:textId="77777777" w:rsidR="00A010C3" w:rsidRPr="0047567F"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A</w:t>
            </w:r>
          </w:p>
        </w:tc>
        <w:tc>
          <w:tcPr>
            <w:tcW w:w="1745" w:type="dxa"/>
          </w:tcPr>
          <w:p w14:paraId="744ED3C5"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2.05</w:t>
            </w:r>
          </w:p>
        </w:tc>
        <w:tc>
          <w:tcPr>
            <w:tcW w:w="0" w:type="auto"/>
          </w:tcPr>
          <w:p w14:paraId="0F1F146C"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28.9%</w:t>
            </w:r>
          </w:p>
        </w:tc>
        <w:tc>
          <w:tcPr>
            <w:tcW w:w="0" w:type="auto"/>
          </w:tcPr>
          <w:p w14:paraId="365F1D6C"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51.5%</w:t>
            </w:r>
          </w:p>
        </w:tc>
        <w:tc>
          <w:tcPr>
            <w:tcW w:w="0" w:type="auto"/>
          </w:tcPr>
          <w:p w14:paraId="79F875D2"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79.7%</w:t>
            </w:r>
          </w:p>
        </w:tc>
        <w:tc>
          <w:tcPr>
            <w:tcW w:w="1195" w:type="dxa"/>
          </w:tcPr>
          <w:p w14:paraId="4BCD0554"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50.0%</w:t>
            </w:r>
          </w:p>
        </w:tc>
      </w:tr>
      <w:tr w:rsidR="00A010C3" w:rsidRPr="0047567F" w14:paraId="1FB17AC7" w14:textId="77777777" w:rsidTr="00EB7BFE">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1268" w:type="dxa"/>
            <w:vMerge/>
            <w:tcBorders>
              <w:left w:val="nil"/>
              <w:right w:val="nil"/>
            </w:tcBorders>
          </w:tcPr>
          <w:p w14:paraId="5870B166" w14:textId="77777777" w:rsidR="00A010C3" w:rsidRDefault="00A010C3" w:rsidP="00225745">
            <w:pPr>
              <w:jc w:val="center"/>
              <w:rPr>
                <w:sz w:val="20"/>
              </w:rPr>
            </w:pPr>
          </w:p>
        </w:tc>
        <w:tc>
          <w:tcPr>
            <w:tcW w:w="0" w:type="auto"/>
            <w:tcBorders>
              <w:left w:val="nil"/>
            </w:tcBorders>
          </w:tcPr>
          <w:p w14:paraId="765274FC" w14:textId="77777777" w:rsidR="00A010C3" w:rsidRPr="00A22EDD"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545EED11"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p>
        </w:tc>
        <w:tc>
          <w:tcPr>
            <w:tcW w:w="1745" w:type="dxa"/>
          </w:tcPr>
          <w:p w14:paraId="58B99963" w14:textId="77777777" w:rsidR="00A010C3" w:rsidRPr="0047567F" w:rsidRDefault="00A010C3" w:rsidP="00225745">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0.73</w:t>
            </w:r>
          </w:p>
        </w:tc>
        <w:tc>
          <w:tcPr>
            <w:tcW w:w="0" w:type="auto"/>
          </w:tcPr>
          <w:p w14:paraId="633E609A" w14:textId="77777777" w:rsidR="00A010C3" w:rsidRPr="0047567F" w:rsidRDefault="00A010C3" w:rsidP="00225745">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54.5%</w:t>
            </w:r>
          </w:p>
        </w:tc>
        <w:tc>
          <w:tcPr>
            <w:tcW w:w="0" w:type="auto"/>
          </w:tcPr>
          <w:p w14:paraId="6B0CD487" w14:textId="77777777" w:rsidR="00A010C3" w:rsidRPr="0047567F" w:rsidRDefault="00A010C3" w:rsidP="00225745">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75.6%</w:t>
            </w:r>
          </w:p>
        </w:tc>
        <w:tc>
          <w:tcPr>
            <w:tcW w:w="0" w:type="auto"/>
          </w:tcPr>
          <w:p w14:paraId="66421E0D" w14:textId="77777777" w:rsidR="00A010C3" w:rsidRPr="0047567F" w:rsidRDefault="00A010C3" w:rsidP="00225745">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91.0%</w:t>
            </w:r>
          </w:p>
        </w:tc>
        <w:tc>
          <w:tcPr>
            <w:tcW w:w="1195" w:type="dxa"/>
          </w:tcPr>
          <w:p w14:paraId="1187BEDA" w14:textId="77777777" w:rsidR="00A010C3" w:rsidRPr="0047567F" w:rsidRDefault="00A010C3" w:rsidP="00225745">
            <w:pPr>
              <w:jc w:val="center"/>
              <w:cnfStyle w:val="000000100000" w:firstRow="0" w:lastRow="0" w:firstColumn="0" w:lastColumn="0" w:oddVBand="0" w:evenVBand="0" w:oddHBand="1" w:evenHBand="0" w:firstRowFirstColumn="0" w:firstRowLastColumn="0" w:lastRowFirstColumn="0" w:lastRowLastColumn="0"/>
              <w:rPr>
                <w:sz w:val="20"/>
              </w:rPr>
            </w:pPr>
            <w:r w:rsidRPr="004869F2">
              <w:rPr>
                <w:b/>
                <w:bCs/>
                <w:sz w:val="20"/>
              </w:rPr>
              <w:t>77.8%</w:t>
            </w:r>
          </w:p>
        </w:tc>
      </w:tr>
      <w:tr w:rsidR="00A010C3" w:rsidRPr="0047567F" w14:paraId="6FE8790D" w14:textId="77777777" w:rsidTr="00EB7BFE">
        <w:tblPrEx>
          <w:jc w:val="left"/>
          <w:tblLook w:val="04A0" w:firstRow="1" w:lastRow="0" w:firstColumn="1" w:lastColumn="0" w:noHBand="0" w:noVBand="1"/>
        </w:tblPrEx>
        <w:trPr>
          <w:trHeight w:val="36"/>
        </w:trPr>
        <w:tc>
          <w:tcPr>
            <w:cnfStyle w:val="001000000000" w:firstRow="0" w:lastRow="0" w:firstColumn="1" w:lastColumn="0" w:oddVBand="0" w:evenVBand="0" w:oddHBand="0" w:evenHBand="0" w:firstRowFirstColumn="0" w:firstRowLastColumn="0" w:lastRowFirstColumn="0" w:lastRowLastColumn="0"/>
            <w:tcW w:w="1268" w:type="dxa"/>
            <w:vMerge/>
          </w:tcPr>
          <w:p w14:paraId="76BFE601" w14:textId="77777777" w:rsidR="00A010C3" w:rsidRDefault="00A010C3" w:rsidP="00225745">
            <w:pPr>
              <w:jc w:val="center"/>
              <w:rPr>
                <w:sz w:val="20"/>
              </w:rPr>
            </w:pPr>
          </w:p>
        </w:tc>
        <w:tc>
          <w:tcPr>
            <w:tcW w:w="0" w:type="auto"/>
          </w:tcPr>
          <w:p w14:paraId="3AE799AB" w14:textId="77777777" w:rsidR="00A010C3" w:rsidRPr="00A22EDD"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61FEFEC6"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B</w:t>
            </w:r>
          </w:p>
        </w:tc>
        <w:tc>
          <w:tcPr>
            <w:tcW w:w="1745" w:type="dxa"/>
          </w:tcPr>
          <w:p w14:paraId="0E80E0FA"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1.98</w:t>
            </w:r>
          </w:p>
        </w:tc>
        <w:tc>
          <w:tcPr>
            <w:tcW w:w="0" w:type="auto"/>
          </w:tcPr>
          <w:p w14:paraId="014391A5"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47.8%</w:t>
            </w:r>
          </w:p>
        </w:tc>
        <w:tc>
          <w:tcPr>
            <w:tcW w:w="0" w:type="auto"/>
          </w:tcPr>
          <w:p w14:paraId="18370A9C"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67.6%</w:t>
            </w:r>
          </w:p>
        </w:tc>
        <w:tc>
          <w:tcPr>
            <w:tcW w:w="0" w:type="auto"/>
          </w:tcPr>
          <w:p w14:paraId="129EC7D6"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86.4%</w:t>
            </w:r>
          </w:p>
        </w:tc>
        <w:tc>
          <w:tcPr>
            <w:tcW w:w="1195" w:type="dxa"/>
          </w:tcPr>
          <w:p w14:paraId="70650E74" w14:textId="77777777" w:rsidR="00A010C3" w:rsidRPr="004869F2"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60.0%</w:t>
            </w:r>
          </w:p>
        </w:tc>
      </w:tr>
      <w:tr w:rsidR="00A010C3" w:rsidRPr="0047567F" w14:paraId="3DD182C2" w14:textId="77777777" w:rsidTr="00EB7BFE">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1268" w:type="dxa"/>
            <w:vMerge w:val="restart"/>
          </w:tcPr>
          <w:p w14:paraId="4478E886" w14:textId="77777777" w:rsidR="00A010C3" w:rsidRDefault="00A010C3" w:rsidP="00225745">
            <w:pPr>
              <w:jc w:val="center"/>
              <w:rPr>
                <w:b w:val="0"/>
                <w:bCs w:val="0"/>
                <w:sz w:val="20"/>
              </w:rPr>
            </w:pPr>
            <w:r>
              <w:rPr>
                <w:sz w:val="20"/>
              </w:rPr>
              <w:t xml:space="preserve">With </w:t>
            </w:r>
          </w:p>
          <w:p w14:paraId="6D7D3FCF" w14:textId="77777777" w:rsidR="00A010C3" w:rsidRDefault="00A010C3" w:rsidP="00225745">
            <w:pPr>
              <w:jc w:val="center"/>
              <w:rPr>
                <w:b w:val="0"/>
                <w:bCs w:val="0"/>
                <w:sz w:val="20"/>
              </w:rPr>
            </w:pPr>
            <w:r>
              <w:rPr>
                <w:sz w:val="20"/>
              </w:rPr>
              <w:t>codebook index</w:t>
            </w:r>
          </w:p>
          <w:p w14:paraId="7905CDF3" w14:textId="77777777" w:rsidR="00A010C3" w:rsidRDefault="00A010C3" w:rsidP="00225745">
            <w:pPr>
              <w:jc w:val="center"/>
              <w:rPr>
                <w:sz w:val="20"/>
              </w:rPr>
            </w:pPr>
            <w:r>
              <w:rPr>
                <w:sz w:val="20"/>
              </w:rPr>
              <w:t>indicator</w:t>
            </w:r>
          </w:p>
        </w:tc>
        <w:tc>
          <w:tcPr>
            <w:tcW w:w="0" w:type="auto"/>
          </w:tcPr>
          <w:p w14:paraId="6EBAD6E4" w14:textId="77777777" w:rsidR="00A010C3" w:rsidRPr="00A22EDD"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10D2CD29"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Codebook A</w:t>
            </w:r>
          </w:p>
        </w:tc>
        <w:tc>
          <w:tcPr>
            <w:tcW w:w="1745" w:type="dxa"/>
          </w:tcPr>
          <w:p w14:paraId="021559C4"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0.51</w:t>
            </w:r>
          </w:p>
        </w:tc>
        <w:tc>
          <w:tcPr>
            <w:tcW w:w="0" w:type="auto"/>
          </w:tcPr>
          <w:p w14:paraId="08216CB4"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62.0%</w:t>
            </w:r>
          </w:p>
        </w:tc>
        <w:tc>
          <w:tcPr>
            <w:tcW w:w="0" w:type="auto"/>
          </w:tcPr>
          <w:p w14:paraId="0553E739"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82.2%</w:t>
            </w:r>
          </w:p>
        </w:tc>
        <w:tc>
          <w:tcPr>
            <w:tcW w:w="0" w:type="auto"/>
          </w:tcPr>
          <w:p w14:paraId="7EDA3828"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92.9%</w:t>
            </w:r>
          </w:p>
        </w:tc>
        <w:tc>
          <w:tcPr>
            <w:tcW w:w="1195" w:type="dxa"/>
          </w:tcPr>
          <w:p w14:paraId="14A94BE6" w14:textId="77777777" w:rsidR="00A010C3" w:rsidRDefault="00A010C3" w:rsidP="00225745">
            <w:pPr>
              <w:jc w:val="center"/>
              <w:cnfStyle w:val="000000100000" w:firstRow="0" w:lastRow="0" w:firstColumn="0" w:lastColumn="0" w:oddVBand="0" w:evenVBand="0" w:oddHBand="1" w:evenHBand="0" w:firstRowFirstColumn="0" w:firstRowLastColumn="0" w:lastRowFirstColumn="0" w:lastRowLastColumn="0"/>
              <w:rPr>
                <w:b/>
                <w:bCs/>
                <w:sz w:val="20"/>
              </w:rPr>
            </w:pPr>
            <w:r>
              <w:rPr>
                <w:b/>
                <w:bCs/>
                <w:sz w:val="20"/>
              </w:rPr>
              <w:t>84.3%</w:t>
            </w:r>
          </w:p>
        </w:tc>
      </w:tr>
      <w:tr w:rsidR="00A010C3" w:rsidRPr="0047567F" w14:paraId="4A072F35" w14:textId="77777777" w:rsidTr="00EB7BFE">
        <w:tblPrEx>
          <w:jc w:val="left"/>
          <w:tblLook w:val="04A0" w:firstRow="1" w:lastRow="0" w:firstColumn="1" w:lastColumn="0" w:noHBand="0" w:noVBand="1"/>
        </w:tblPrEx>
        <w:trPr>
          <w:trHeight w:val="36"/>
        </w:trPr>
        <w:tc>
          <w:tcPr>
            <w:cnfStyle w:val="001000000000" w:firstRow="0" w:lastRow="0" w:firstColumn="1" w:lastColumn="0" w:oddVBand="0" w:evenVBand="0" w:oddHBand="0" w:evenHBand="0" w:firstRowFirstColumn="0" w:firstRowLastColumn="0" w:lastRowFirstColumn="0" w:lastRowLastColumn="0"/>
            <w:tcW w:w="1268" w:type="dxa"/>
            <w:vMerge/>
          </w:tcPr>
          <w:p w14:paraId="29921BE7" w14:textId="77777777" w:rsidR="00A010C3" w:rsidRDefault="00A010C3" w:rsidP="00225745">
            <w:pPr>
              <w:jc w:val="center"/>
              <w:rPr>
                <w:sz w:val="20"/>
              </w:rPr>
            </w:pPr>
          </w:p>
        </w:tc>
        <w:tc>
          <w:tcPr>
            <w:tcW w:w="0" w:type="auto"/>
          </w:tcPr>
          <w:p w14:paraId="65453512" w14:textId="77777777" w:rsidR="00A010C3" w:rsidRPr="00A22EDD"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A</w:t>
            </w:r>
            <w:r w:rsidRPr="00A22EDD">
              <w:rPr>
                <w:b/>
                <w:bCs/>
                <w:sz w:val="20"/>
              </w:rPr>
              <w:t xml:space="preserve"> + </w:t>
            </w:r>
            <w:r>
              <w:rPr>
                <w:b/>
                <w:bCs/>
                <w:sz w:val="20"/>
              </w:rPr>
              <w:t>Codebook B</w:t>
            </w:r>
          </w:p>
        </w:tc>
        <w:tc>
          <w:tcPr>
            <w:tcW w:w="1301" w:type="dxa"/>
          </w:tcPr>
          <w:p w14:paraId="2B11F0AC"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Codebook B</w:t>
            </w:r>
          </w:p>
        </w:tc>
        <w:tc>
          <w:tcPr>
            <w:tcW w:w="1745" w:type="dxa"/>
          </w:tcPr>
          <w:p w14:paraId="6A4AB6FF"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1.91</w:t>
            </w:r>
          </w:p>
        </w:tc>
        <w:tc>
          <w:tcPr>
            <w:tcW w:w="0" w:type="auto"/>
          </w:tcPr>
          <w:p w14:paraId="4F5B3D89"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50.1%</w:t>
            </w:r>
          </w:p>
        </w:tc>
        <w:tc>
          <w:tcPr>
            <w:tcW w:w="0" w:type="auto"/>
          </w:tcPr>
          <w:p w14:paraId="7A5495FF"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69.1%</w:t>
            </w:r>
          </w:p>
        </w:tc>
        <w:tc>
          <w:tcPr>
            <w:tcW w:w="0" w:type="auto"/>
          </w:tcPr>
          <w:p w14:paraId="1A0B40B0"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86.9%</w:t>
            </w:r>
          </w:p>
        </w:tc>
        <w:tc>
          <w:tcPr>
            <w:tcW w:w="1195" w:type="dxa"/>
          </w:tcPr>
          <w:p w14:paraId="3CBD6CE4" w14:textId="77777777" w:rsidR="00A010C3" w:rsidRDefault="00A010C3" w:rsidP="00225745">
            <w:pPr>
              <w:jc w:val="center"/>
              <w:cnfStyle w:val="000000000000" w:firstRow="0" w:lastRow="0" w:firstColumn="0" w:lastColumn="0" w:oddVBand="0" w:evenVBand="0" w:oddHBand="0" w:evenHBand="0" w:firstRowFirstColumn="0" w:firstRowLastColumn="0" w:lastRowFirstColumn="0" w:lastRowLastColumn="0"/>
              <w:rPr>
                <w:b/>
                <w:bCs/>
                <w:sz w:val="20"/>
              </w:rPr>
            </w:pPr>
            <w:r>
              <w:rPr>
                <w:b/>
                <w:bCs/>
                <w:sz w:val="20"/>
              </w:rPr>
              <w:t>62.0%</w:t>
            </w:r>
          </w:p>
        </w:tc>
      </w:tr>
    </w:tbl>
    <w:p w14:paraId="1207F0E0" w14:textId="77777777" w:rsidR="00DA7842" w:rsidRDefault="00DA7842" w:rsidP="00A010C3">
      <w:pPr>
        <w:jc w:val="center"/>
      </w:pPr>
    </w:p>
    <w:p w14:paraId="0D7310C9" w14:textId="32677844" w:rsidR="00761E9C" w:rsidRDefault="00761E9C" w:rsidP="0027246B">
      <w:pPr>
        <w:jc w:val="both"/>
      </w:pPr>
      <w:r>
        <w:t>Mixed dataset training helps but still worse than models specifically trained for each Codebook. Note that the evaluation was for two different codebooks. It is envisioned that, as the number of distinct codebooks increases, generalization will become more difficult, and performance of a single generalized model will further suffer.</w:t>
      </w:r>
    </w:p>
    <w:p w14:paraId="45D10184" w14:textId="77777777" w:rsidR="00761E9C" w:rsidRDefault="00761E9C" w:rsidP="0027246B">
      <w:pPr>
        <w:jc w:val="both"/>
      </w:pPr>
    </w:p>
    <w:p w14:paraId="2181374D" w14:textId="77777777" w:rsidR="0016032F" w:rsidRDefault="0016032F" w:rsidP="0027246B">
      <w:pPr>
        <w:jc w:val="both"/>
      </w:pPr>
    </w:p>
    <w:p w14:paraId="7F60FCC1" w14:textId="7148AFD4" w:rsidR="00A318F3" w:rsidRDefault="00EF6CF7" w:rsidP="0027246B">
      <w:pPr>
        <w:jc w:val="both"/>
      </w:pPr>
      <w:r>
        <w:t>S</w:t>
      </w:r>
      <w:r w:rsidR="0027246B">
        <w:t>imilar observation</w:t>
      </w:r>
      <w:r>
        <w:t>s</w:t>
      </w:r>
      <w:r w:rsidR="0027246B">
        <w:t xml:space="preserve"> w</w:t>
      </w:r>
      <w:r>
        <w:t>ere</w:t>
      </w:r>
      <w:r w:rsidR="0027246B">
        <w:t xml:space="preserve"> made by </w:t>
      </w:r>
      <w:r w:rsidR="00C21439">
        <w:t>quite</w:t>
      </w:r>
      <w:r w:rsidR="009C5570">
        <w:t xml:space="preserve"> a few other companies which led to the following observation</w:t>
      </w:r>
      <w:r w:rsidR="00544A13">
        <w:t>s</w:t>
      </w:r>
      <w:r w:rsidR="00A318F3">
        <w:t xml:space="preserve"> in RAN1 #114:</w:t>
      </w:r>
    </w:p>
    <w:p w14:paraId="23D101DA" w14:textId="028CC745" w:rsidR="00B97EE6" w:rsidRDefault="00B97EE6" w:rsidP="00B97EE6">
      <w:pPr>
        <w:pStyle w:val="Caption"/>
        <w:keepNext/>
      </w:pPr>
    </w:p>
    <w:tbl>
      <w:tblPr>
        <w:tblW w:w="999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90"/>
      </w:tblGrid>
      <w:tr w:rsidR="00B97EE6" w14:paraId="56244798" w14:textId="77777777" w:rsidTr="00CF77C0">
        <w:tc>
          <w:tcPr>
            <w:tcW w:w="9990" w:type="dxa"/>
            <w:shd w:val="clear" w:color="auto" w:fill="auto"/>
          </w:tcPr>
          <w:p w14:paraId="64127520" w14:textId="2B460D70" w:rsidR="00EA26EC" w:rsidRPr="00640034" w:rsidRDefault="00EA26EC" w:rsidP="00BA64B5">
            <w:pPr>
              <w:jc w:val="both"/>
              <w:rPr>
                <w:rFonts w:eastAsia="DengXian"/>
                <w:b/>
                <w:bCs/>
                <w:lang w:eastAsia="zh-CN"/>
              </w:rPr>
            </w:pPr>
            <w:r w:rsidRPr="00640034">
              <w:rPr>
                <w:rFonts w:eastAsia="DengXian" w:hint="eastAsia"/>
                <w:b/>
                <w:bCs/>
                <w:lang w:eastAsia="zh-CN"/>
              </w:rPr>
              <w:t>O</w:t>
            </w:r>
            <w:r w:rsidRPr="00640034">
              <w:rPr>
                <w:rFonts w:eastAsia="DengXian"/>
                <w:b/>
                <w:bCs/>
                <w:lang w:eastAsia="zh-CN"/>
              </w:rPr>
              <w:t>bservation</w:t>
            </w:r>
            <w:r w:rsidR="001422A7">
              <w:rPr>
                <w:rFonts w:eastAsia="DengXian"/>
                <w:b/>
                <w:bCs/>
                <w:lang w:eastAsia="zh-CN"/>
              </w:rPr>
              <w:t xml:space="preserve"> (RAN1 #114)</w:t>
            </w:r>
          </w:p>
          <w:p w14:paraId="332444A9" w14:textId="77777777" w:rsidR="00EA26EC" w:rsidRPr="00DB60AF" w:rsidRDefault="00EA26EC" w:rsidP="00BA64B5">
            <w:pPr>
              <w:jc w:val="both"/>
            </w:pPr>
            <w:r w:rsidRPr="00DB60AF">
              <w:t>At least for BMCase-1, AI/ML (without considering model switching) has some performance degradation with some unseen scenarios including:</w:t>
            </w:r>
          </w:p>
          <w:p w14:paraId="116AE0CA" w14:textId="77777777" w:rsidR="00EA26EC" w:rsidRPr="00DB60AF" w:rsidRDefault="00EA26EC" w:rsidP="00922DFE">
            <w:pPr>
              <w:pStyle w:val="ListParagraph"/>
              <w:widowControl w:val="0"/>
              <w:numPr>
                <w:ilvl w:val="0"/>
                <w:numId w:val="21"/>
              </w:numPr>
              <w:contextualSpacing/>
              <w:jc w:val="both"/>
            </w:pPr>
            <w:r w:rsidRPr="00DB60AF">
              <w:t xml:space="preserve">For DL Tx beam prediction, </w:t>
            </w:r>
          </w:p>
          <w:p w14:paraId="4C3E4D3F" w14:textId="77777777" w:rsidR="00EA26EC" w:rsidRPr="00DB60AF" w:rsidRDefault="00EA26EC" w:rsidP="00922DFE">
            <w:pPr>
              <w:pStyle w:val="ListParagraph"/>
              <w:widowControl w:val="0"/>
              <w:numPr>
                <w:ilvl w:val="1"/>
                <w:numId w:val="21"/>
              </w:numPr>
              <w:contextualSpacing/>
              <w:jc w:val="both"/>
            </w:pPr>
            <w:r w:rsidRPr="00DB60AF">
              <w:rPr>
                <w:lang w:eastAsia="ko-KR"/>
              </w:rPr>
              <w:t xml:space="preserve">deployment scenarios: different ISD, </w:t>
            </w:r>
            <w:proofErr w:type="spellStart"/>
            <w:r w:rsidRPr="00DB60AF">
              <w:rPr>
                <w:lang w:eastAsia="ko-KR"/>
              </w:rPr>
              <w:t>UMi</w:t>
            </w:r>
            <w:proofErr w:type="spellEnd"/>
            <w:r w:rsidRPr="00DB60AF">
              <w:rPr>
                <w:lang w:eastAsia="ko-KR"/>
              </w:rPr>
              <w:t>/</w:t>
            </w:r>
            <w:proofErr w:type="spellStart"/>
            <w:r w:rsidRPr="00DB60AF">
              <w:rPr>
                <w:lang w:eastAsia="ko-KR"/>
              </w:rPr>
              <w:t>UMa</w:t>
            </w:r>
            <w:proofErr w:type="spellEnd"/>
            <w:r w:rsidRPr="00DB60AF">
              <w:rPr>
                <w:lang w:eastAsia="ko-KR"/>
              </w:rPr>
              <w:t xml:space="preserve"> (at least with same down tilt)</w:t>
            </w:r>
          </w:p>
          <w:p w14:paraId="0D2635A5" w14:textId="77777777" w:rsidR="00EA26EC" w:rsidRPr="00DB60AF" w:rsidRDefault="00EA26EC" w:rsidP="00922DFE">
            <w:pPr>
              <w:pStyle w:val="ListParagraph"/>
              <w:widowControl w:val="0"/>
              <w:numPr>
                <w:ilvl w:val="1"/>
                <w:numId w:val="21"/>
              </w:numPr>
              <w:contextualSpacing/>
              <w:jc w:val="both"/>
            </w:pPr>
            <w:r w:rsidRPr="00DB60AF">
              <w:rPr>
                <w:lang w:eastAsia="ko-KR"/>
              </w:rPr>
              <w:t>various outdoor/indoor UE distributions</w:t>
            </w:r>
          </w:p>
          <w:p w14:paraId="0DE4A08F" w14:textId="77777777" w:rsidR="00EA26EC" w:rsidRPr="00DB60AF" w:rsidRDefault="00EA26EC" w:rsidP="00922DFE">
            <w:pPr>
              <w:pStyle w:val="ListParagraph"/>
              <w:widowControl w:val="0"/>
              <w:numPr>
                <w:ilvl w:val="1"/>
                <w:numId w:val="21"/>
              </w:numPr>
              <w:contextualSpacing/>
              <w:jc w:val="both"/>
            </w:pPr>
            <w:r w:rsidRPr="00DB60AF">
              <w:rPr>
                <w:lang w:eastAsia="ko-KR"/>
              </w:rPr>
              <w:t>various UE parameters: different UE codebooks, and different UE antenna array dimensions.</w:t>
            </w:r>
          </w:p>
          <w:p w14:paraId="16F04879" w14:textId="77777777" w:rsidR="00EA26EC" w:rsidRPr="00DB60AF" w:rsidRDefault="00EA26EC" w:rsidP="00922DFE">
            <w:pPr>
              <w:pStyle w:val="ListParagraph"/>
              <w:widowControl w:val="0"/>
              <w:numPr>
                <w:ilvl w:val="2"/>
                <w:numId w:val="21"/>
              </w:numPr>
              <w:contextualSpacing/>
              <w:jc w:val="both"/>
              <w:rPr>
                <w:lang w:eastAsia="ko-KR"/>
              </w:rPr>
            </w:pPr>
            <w:r w:rsidRPr="00DB60AF">
              <w:rPr>
                <w:lang w:eastAsia="ko-KR"/>
              </w:rPr>
              <w:t xml:space="preserve">Note: at least with the measurement from the best Rx beam. </w:t>
            </w:r>
          </w:p>
          <w:p w14:paraId="1B18F81E" w14:textId="77777777" w:rsidR="00EA26EC" w:rsidRPr="00DB60AF" w:rsidRDefault="00EA26EC" w:rsidP="00922DFE">
            <w:pPr>
              <w:pStyle w:val="ListParagraph"/>
              <w:widowControl w:val="0"/>
              <w:numPr>
                <w:ilvl w:val="0"/>
                <w:numId w:val="21"/>
              </w:numPr>
              <w:contextualSpacing/>
              <w:jc w:val="both"/>
            </w:pPr>
            <w:r w:rsidRPr="00DB60AF">
              <w:t>For beam pair prediction</w:t>
            </w:r>
          </w:p>
          <w:p w14:paraId="27F3462E" w14:textId="77777777" w:rsidR="00EA26EC" w:rsidRPr="00DB60AF" w:rsidRDefault="00EA26EC" w:rsidP="00922DFE">
            <w:pPr>
              <w:pStyle w:val="ListParagraph"/>
              <w:widowControl w:val="0"/>
              <w:numPr>
                <w:ilvl w:val="1"/>
                <w:numId w:val="21"/>
              </w:numPr>
              <w:contextualSpacing/>
              <w:jc w:val="both"/>
            </w:pPr>
            <w:r w:rsidRPr="00DB60AF">
              <w:rPr>
                <w:lang w:eastAsia="ko-KR"/>
              </w:rPr>
              <w:t xml:space="preserve">deployment scenarios: different ISD, </w:t>
            </w:r>
            <w:proofErr w:type="spellStart"/>
            <w:r w:rsidRPr="00DB60AF">
              <w:rPr>
                <w:lang w:eastAsia="ko-KR"/>
              </w:rPr>
              <w:t>UMi</w:t>
            </w:r>
            <w:proofErr w:type="spellEnd"/>
            <w:r w:rsidRPr="00DB60AF">
              <w:rPr>
                <w:lang w:eastAsia="ko-KR"/>
              </w:rPr>
              <w:t>/</w:t>
            </w:r>
            <w:proofErr w:type="spellStart"/>
            <w:r w:rsidRPr="00DB60AF">
              <w:rPr>
                <w:lang w:eastAsia="ko-KR"/>
              </w:rPr>
              <w:t>UMa</w:t>
            </w:r>
            <w:proofErr w:type="spellEnd"/>
            <w:r w:rsidRPr="00DB60AF">
              <w:rPr>
                <w:lang w:eastAsia="ko-KR"/>
              </w:rPr>
              <w:t xml:space="preserve"> (at least with same down tilt) </w:t>
            </w:r>
          </w:p>
          <w:p w14:paraId="3AD81DCA" w14:textId="77777777" w:rsidR="00EA26EC" w:rsidRPr="00DB60AF" w:rsidRDefault="00EA26EC" w:rsidP="00922DFE">
            <w:pPr>
              <w:pStyle w:val="ListParagraph"/>
              <w:widowControl w:val="0"/>
              <w:numPr>
                <w:ilvl w:val="1"/>
                <w:numId w:val="21"/>
              </w:numPr>
              <w:contextualSpacing/>
              <w:jc w:val="both"/>
            </w:pPr>
            <w:r w:rsidRPr="00DB60AF">
              <w:rPr>
                <w:lang w:eastAsia="ko-KR"/>
              </w:rPr>
              <w:t>various outdoor/indoor UE distributions</w:t>
            </w:r>
          </w:p>
          <w:p w14:paraId="0FFBA860" w14:textId="77777777" w:rsidR="00EA26EC" w:rsidRPr="00DB60AF" w:rsidRDefault="00EA26EC" w:rsidP="00922DFE">
            <w:pPr>
              <w:pStyle w:val="ListParagraph"/>
              <w:widowControl w:val="0"/>
              <w:numPr>
                <w:ilvl w:val="1"/>
                <w:numId w:val="21"/>
              </w:numPr>
              <w:contextualSpacing/>
              <w:jc w:val="both"/>
              <w:rPr>
                <w:lang w:eastAsia="ko-KR"/>
              </w:rPr>
            </w:pPr>
            <w:r w:rsidRPr="00DB60AF">
              <w:rPr>
                <w:lang w:eastAsia="ko-KR"/>
              </w:rPr>
              <w:t>various UE parameters: when inference using a subset of Rx beams of training.</w:t>
            </w:r>
          </w:p>
          <w:p w14:paraId="4477241F" w14:textId="77777777" w:rsidR="00EA26EC" w:rsidRPr="00DB60AF" w:rsidRDefault="00EA26EC" w:rsidP="00BA64B5">
            <w:pPr>
              <w:jc w:val="both"/>
              <w:rPr>
                <w:lang w:eastAsia="ko-KR"/>
              </w:rPr>
            </w:pPr>
          </w:p>
          <w:p w14:paraId="29B18A69" w14:textId="77777777" w:rsidR="00EA26EC" w:rsidRDefault="00EA26EC" w:rsidP="00BA64B5">
            <w:pPr>
              <w:jc w:val="both"/>
            </w:pPr>
            <w:r w:rsidRPr="00DB60AF">
              <w:rPr>
                <w:lang w:eastAsia="ko-KR"/>
              </w:rPr>
              <w:t xml:space="preserve">However, the AI/ML </w:t>
            </w:r>
            <w:r w:rsidRPr="00DB60AF">
              <w:t xml:space="preserve">(without considering model switching) </w:t>
            </w:r>
            <w:r w:rsidRPr="00744C46">
              <w:rPr>
                <w:b/>
                <w:bCs/>
                <w:lang w:eastAsia="ko-KR"/>
              </w:rPr>
              <w:t>has significant performance degradation</w:t>
            </w:r>
            <w:r w:rsidRPr="00744C46">
              <w:rPr>
                <w:lang w:eastAsia="ko-KR"/>
              </w:rPr>
              <w:t xml:space="preserve"> </w:t>
            </w:r>
            <w:r w:rsidRPr="00744C46">
              <w:rPr>
                <w:b/>
                <w:bCs/>
              </w:rPr>
              <w:t>with some other unseen scenarios</w:t>
            </w:r>
            <w:r>
              <w:rPr>
                <w:rFonts w:hint="eastAsia"/>
              </w:rPr>
              <w:t>,</w:t>
            </w:r>
            <w:r>
              <w:t xml:space="preserve"> including:</w:t>
            </w:r>
          </w:p>
          <w:p w14:paraId="1B17AD1F" w14:textId="77777777" w:rsidR="00EA26EC" w:rsidRPr="0010608A" w:rsidRDefault="00EA26EC" w:rsidP="00922DFE">
            <w:pPr>
              <w:pStyle w:val="ListParagraph"/>
              <w:widowControl w:val="0"/>
              <w:numPr>
                <w:ilvl w:val="0"/>
                <w:numId w:val="21"/>
              </w:numPr>
              <w:contextualSpacing/>
              <w:jc w:val="both"/>
            </w:pPr>
            <w:r w:rsidRPr="0010608A">
              <w:t xml:space="preserve">For DL Tx beam prediction, </w:t>
            </w:r>
          </w:p>
          <w:p w14:paraId="765942F8" w14:textId="77777777" w:rsidR="00EA26EC" w:rsidRDefault="00EA26EC" w:rsidP="00922DFE">
            <w:pPr>
              <w:pStyle w:val="ListParagraph"/>
              <w:widowControl w:val="0"/>
              <w:numPr>
                <w:ilvl w:val="1"/>
                <w:numId w:val="21"/>
              </w:numPr>
              <w:contextualSpacing/>
              <w:jc w:val="both"/>
            </w:pPr>
            <w:r w:rsidRPr="0010608A">
              <w:rPr>
                <w:lang w:eastAsia="ko-KR"/>
              </w:rPr>
              <w:t>deployment scenarios</w:t>
            </w:r>
            <w:r>
              <w:rPr>
                <w:lang w:eastAsia="ko-KR"/>
              </w:rPr>
              <w:t xml:space="preserve">: </w:t>
            </w:r>
            <w:proofErr w:type="spellStart"/>
            <w:r>
              <w:rPr>
                <w:lang w:eastAsia="ko-KR"/>
              </w:rPr>
              <w:t>UMi</w:t>
            </w:r>
            <w:proofErr w:type="spellEnd"/>
            <w:r>
              <w:rPr>
                <w:lang w:eastAsia="ko-KR"/>
              </w:rPr>
              <w:t>/</w:t>
            </w:r>
            <w:proofErr w:type="spellStart"/>
            <w:r>
              <w:rPr>
                <w:lang w:eastAsia="ko-KR"/>
              </w:rPr>
              <w:t>UMa</w:t>
            </w:r>
            <w:proofErr w:type="spellEnd"/>
            <w:r>
              <w:rPr>
                <w:lang w:eastAsia="ko-KR"/>
              </w:rPr>
              <w:t xml:space="preserve"> (at least with </w:t>
            </w:r>
            <w:r w:rsidRPr="0010608A">
              <w:t>the assumption of different ISD, antenna height, down tilt and NLOS probability</w:t>
            </w:r>
            <w:r>
              <w:t>)</w:t>
            </w:r>
          </w:p>
          <w:p w14:paraId="596B1396" w14:textId="77777777" w:rsidR="00EA26EC" w:rsidRPr="00EF6CF7" w:rsidRDefault="00EA26EC" w:rsidP="00922DFE">
            <w:pPr>
              <w:pStyle w:val="ListParagraph"/>
              <w:widowControl w:val="0"/>
              <w:numPr>
                <w:ilvl w:val="1"/>
                <w:numId w:val="21"/>
              </w:numPr>
              <w:contextualSpacing/>
              <w:jc w:val="both"/>
              <w:rPr>
                <w:b/>
                <w:bCs/>
              </w:rPr>
            </w:pPr>
            <w:r w:rsidRPr="00EF6CF7">
              <w:rPr>
                <w:b/>
                <w:bCs/>
                <w:lang w:eastAsia="ko-KR"/>
              </w:rPr>
              <w:t xml:space="preserve">various gNB setting: </w:t>
            </w:r>
            <w:r w:rsidRPr="00EF6CF7">
              <w:rPr>
                <w:b/>
                <w:bCs/>
              </w:rPr>
              <w:t>different gNB antenna array dimensions, and DL Tx beam codebook</w:t>
            </w:r>
          </w:p>
          <w:p w14:paraId="7BDB461E" w14:textId="77777777" w:rsidR="00EA26EC" w:rsidRPr="0010608A" w:rsidRDefault="00EA26EC" w:rsidP="00922DFE">
            <w:pPr>
              <w:pStyle w:val="ListParagraph"/>
              <w:widowControl w:val="0"/>
              <w:numPr>
                <w:ilvl w:val="1"/>
                <w:numId w:val="21"/>
              </w:numPr>
              <w:contextualSpacing/>
              <w:jc w:val="both"/>
            </w:pPr>
            <w:r w:rsidRPr="0010608A">
              <w:rPr>
                <w:lang w:eastAsia="ko-KR"/>
              </w:rPr>
              <w:t>various Set B patterns</w:t>
            </w:r>
          </w:p>
          <w:p w14:paraId="261DEAEE" w14:textId="77777777" w:rsidR="00EA26EC" w:rsidRPr="0010608A" w:rsidRDefault="00EA26EC" w:rsidP="00922DFE">
            <w:pPr>
              <w:pStyle w:val="ListParagraph"/>
              <w:widowControl w:val="0"/>
              <w:numPr>
                <w:ilvl w:val="1"/>
                <w:numId w:val="21"/>
              </w:numPr>
              <w:contextualSpacing/>
              <w:jc w:val="both"/>
            </w:pPr>
            <w:r w:rsidRPr="0010608A">
              <w:rPr>
                <w:lang w:eastAsia="ko-KR"/>
              </w:rPr>
              <w:t>various Set A patterns</w:t>
            </w:r>
          </w:p>
          <w:p w14:paraId="64CA7404" w14:textId="77777777" w:rsidR="00EA26EC" w:rsidRPr="0010608A" w:rsidRDefault="00EA26EC" w:rsidP="00922DFE">
            <w:pPr>
              <w:pStyle w:val="ListParagraph"/>
              <w:widowControl w:val="0"/>
              <w:numPr>
                <w:ilvl w:val="0"/>
                <w:numId w:val="21"/>
              </w:numPr>
              <w:contextualSpacing/>
              <w:jc w:val="both"/>
            </w:pPr>
            <w:r w:rsidRPr="0010608A">
              <w:t>For beam pair prediction</w:t>
            </w:r>
          </w:p>
          <w:p w14:paraId="45D1A933" w14:textId="77777777" w:rsidR="00EA26EC" w:rsidRPr="0010608A" w:rsidRDefault="00EA26EC" w:rsidP="00922DFE">
            <w:pPr>
              <w:pStyle w:val="ListParagraph"/>
              <w:widowControl w:val="0"/>
              <w:numPr>
                <w:ilvl w:val="1"/>
                <w:numId w:val="21"/>
              </w:numPr>
              <w:contextualSpacing/>
              <w:jc w:val="both"/>
            </w:pPr>
            <w:r w:rsidRPr="0010608A">
              <w:t>various UE parameters: different UE codebooks, and different UE antenna array dimensions</w:t>
            </w:r>
          </w:p>
          <w:p w14:paraId="1754EB03" w14:textId="77777777" w:rsidR="00EA26EC" w:rsidRPr="0010608A" w:rsidRDefault="00EA26EC" w:rsidP="00922DFE">
            <w:pPr>
              <w:pStyle w:val="ListParagraph"/>
              <w:widowControl w:val="0"/>
              <w:numPr>
                <w:ilvl w:val="1"/>
                <w:numId w:val="21"/>
              </w:numPr>
              <w:contextualSpacing/>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2FC891A1" w14:textId="77777777" w:rsidR="00EA26EC" w:rsidRPr="0010608A" w:rsidRDefault="00EA26EC" w:rsidP="00922DFE">
            <w:pPr>
              <w:pStyle w:val="ListParagraph"/>
              <w:widowControl w:val="0"/>
              <w:numPr>
                <w:ilvl w:val="1"/>
                <w:numId w:val="21"/>
              </w:numPr>
              <w:contextualSpacing/>
              <w:jc w:val="both"/>
            </w:pPr>
            <w:r w:rsidRPr="0010608A">
              <w:rPr>
                <w:lang w:eastAsia="ko-KR"/>
              </w:rPr>
              <w:t xml:space="preserve">various gNB setting: </w:t>
            </w:r>
            <w:r w:rsidRPr="0010608A">
              <w:t>different gNB antenna array dimensions, and DL Tx beam codebook</w:t>
            </w:r>
          </w:p>
          <w:p w14:paraId="3C87A887" w14:textId="77777777" w:rsidR="00EA26EC" w:rsidRPr="0010608A" w:rsidRDefault="00EA26EC" w:rsidP="00922DFE">
            <w:pPr>
              <w:pStyle w:val="ListParagraph"/>
              <w:widowControl w:val="0"/>
              <w:numPr>
                <w:ilvl w:val="1"/>
                <w:numId w:val="21"/>
              </w:numPr>
              <w:contextualSpacing/>
              <w:jc w:val="both"/>
              <w:rPr>
                <w:lang w:eastAsia="ko-KR"/>
              </w:rPr>
            </w:pPr>
            <w:r w:rsidRPr="0010608A">
              <w:rPr>
                <w:lang w:eastAsia="ko-KR"/>
              </w:rPr>
              <w:t>various Set B patterns</w:t>
            </w:r>
          </w:p>
          <w:p w14:paraId="3B59111E" w14:textId="77777777" w:rsidR="00EA26EC" w:rsidRPr="0010608A" w:rsidRDefault="00EA26EC" w:rsidP="00922DFE">
            <w:pPr>
              <w:pStyle w:val="ListParagraph"/>
              <w:widowControl w:val="0"/>
              <w:numPr>
                <w:ilvl w:val="1"/>
                <w:numId w:val="21"/>
              </w:numPr>
              <w:contextualSpacing/>
              <w:jc w:val="both"/>
            </w:pPr>
            <w:r w:rsidRPr="0010608A">
              <w:rPr>
                <w:lang w:eastAsia="ko-KR"/>
              </w:rPr>
              <w:t>various Set A patterns</w:t>
            </w:r>
          </w:p>
          <w:p w14:paraId="5A8FB51F" w14:textId="129206A9" w:rsidR="00B97EE6" w:rsidRPr="00F517B8" w:rsidRDefault="00EA26EC" w:rsidP="00BA64B5">
            <w:pPr>
              <w:jc w:val="both"/>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tc>
      </w:tr>
    </w:tbl>
    <w:p w14:paraId="515466C7" w14:textId="77777777" w:rsidR="00A318F3" w:rsidRPr="00BA3743" w:rsidRDefault="00A318F3" w:rsidP="00E04BE6">
      <w:pPr>
        <w:jc w:val="center"/>
      </w:pPr>
    </w:p>
    <w:p w14:paraId="4C176600" w14:textId="451F2585" w:rsidR="008E4C9B" w:rsidRDefault="008E4C9B" w:rsidP="006F209F">
      <w:pPr>
        <w:pStyle w:val="Caption"/>
        <w:keepNext/>
      </w:pPr>
    </w:p>
    <w:tbl>
      <w:tblPr>
        <w:tblW w:w="999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90"/>
      </w:tblGrid>
      <w:tr w:rsidR="006F209F" w14:paraId="442149C2" w14:textId="77777777" w:rsidTr="00232E82">
        <w:tc>
          <w:tcPr>
            <w:tcW w:w="9990" w:type="dxa"/>
            <w:shd w:val="clear" w:color="auto" w:fill="auto"/>
          </w:tcPr>
          <w:p w14:paraId="7DE7A445" w14:textId="1B023E73" w:rsidR="006F209F" w:rsidRPr="00640034" w:rsidRDefault="006F209F" w:rsidP="006F209F">
            <w:pPr>
              <w:jc w:val="both"/>
              <w:rPr>
                <w:rFonts w:eastAsia="DengXian"/>
                <w:b/>
                <w:bCs/>
                <w:lang w:eastAsia="zh-CN"/>
              </w:rPr>
            </w:pPr>
            <w:r w:rsidRPr="00640034">
              <w:rPr>
                <w:rFonts w:eastAsia="DengXian" w:hint="eastAsia"/>
                <w:b/>
                <w:bCs/>
                <w:lang w:eastAsia="zh-CN"/>
              </w:rPr>
              <w:t>O</w:t>
            </w:r>
            <w:r w:rsidRPr="00640034">
              <w:rPr>
                <w:rFonts w:eastAsia="DengXian"/>
                <w:b/>
                <w:bCs/>
                <w:lang w:eastAsia="zh-CN"/>
              </w:rPr>
              <w:t>bservation</w:t>
            </w:r>
            <w:r w:rsidR="001422A7">
              <w:rPr>
                <w:rFonts w:eastAsia="DengXian"/>
                <w:b/>
                <w:bCs/>
                <w:lang w:eastAsia="zh-CN"/>
              </w:rPr>
              <w:t xml:space="preserve"> (RAN1 #114)</w:t>
            </w:r>
          </w:p>
          <w:p w14:paraId="0D7C80E4" w14:textId="77777777" w:rsidR="001422A7" w:rsidRDefault="001422A7" w:rsidP="001422A7">
            <w:pPr>
              <w:rPr>
                <w:b/>
                <w:bCs/>
                <w:lang w:eastAsia="ko-KR"/>
              </w:rPr>
            </w:pPr>
            <w:r>
              <w:rPr>
                <w:lang w:eastAsia="ko-KR"/>
              </w:rPr>
              <w:t xml:space="preserve">Different location of AI/ML model (e.g., NW side model, or UE side model) may have different generalization requirements:  </w:t>
            </w:r>
          </w:p>
          <w:p w14:paraId="7C696E1C" w14:textId="77777777" w:rsidR="001422A7" w:rsidRDefault="001422A7" w:rsidP="001422A7">
            <w:pPr>
              <w:rPr>
                <w:lang w:eastAsia="ko-KR"/>
              </w:rPr>
            </w:pPr>
            <w:r>
              <w:rPr>
                <w:lang w:eastAsia="ko-KR"/>
              </w:rPr>
              <w:t xml:space="preserve">For NW side model, </w:t>
            </w:r>
          </w:p>
          <w:p w14:paraId="73B22CB8" w14:textId="77777777" w:rsidR="001422A7" w:rsidRPr="00030054" w:rsidRDefault="001422A7" w:rsidP="00922DFE">
            <w:pPr>
              <w:numPr>
                <w:ilvl w:val="0"/>
                <w:numId w:val="22"/>
              </w:numPr>
              <w:jc w:val="both"/>
              <w:rPr>
                <w:rFonts w:eastAsia="Times New Roman"/>
                <w:lang w:eastAsia="ko-KR"/>
              </w:rPr>
            </w:pPr>
            <w:r>
              <w:rPr>
                <w:rFonts w:eastAsia="Times New Roman"/>
                <w:lang w:eastAsia="ko-KR"/>
              </w:rPr>
              <w:t xml:space="preserve">generalization performance with </w:t>
            </w:r>
            <w:r w:rsidRPr="00030054">
              <w:rPr>
                <w:rFonts w:eastAsia="Times New Roman"/>
                <w:lang w:eastAsia="ko-KR"/>
              </w:rPr>
              <w:t>various gNB settings and various Set B of beams may not be an issue since the gNB settings are most likely to be fixed or limited to a given gNB (at least seen by AI/ML before)</w:t>
            </w:r>
          </w:p>
          <w:p w14:paraId="156A7520" w14:textId="77777777" w:rsidR="001422A7" w:rsidRPr="00030054" w:rsidRDefault="001422A7" w:rsidP="00922DFE">
            <w:pPr>
              <w:numPr>
                <w:ilvl w:val="0"/>
                <w:numId w:val="22"/>
              </w:numPr>
              <w:jc w:val="both"/>
              <w:rPr>
                <w:rFonts w:eastAsia="Times New Roman"/>
                <w:lang w:eastAsia="ko-KR"/>
              </w:rPr>
            </w:pPr>
            <w:r w:rsidRPr="00030054">
              <w:rPr>
                <w:rFonts w:eastAsia="Times New Roman"/>
                <w:lang w:eastAsia="ko-KR"/>
              </w:rPr>
              <w:t xml:space="preserve">for DL Tx beam prediction, generalization performance with various unseen UE parameters is acceptable at least with the measurement from the best or fixed Rx beam. </w:t>
            </w:r>
          </w:p>
          <w:p w14:paraId="301BFDDB" w14:textId="77777777" w:rsidR="001422A7" w:rsidRPr="00030054" w:rsidRDefault="001422A7" w:rsidP="00922DFE">
            <w:pPr>
              <w:numPr>
                <w:ilvl w:val="0"/>
                <w:numId w:val="22"/>
              </w:numPr>
              <w:jc w:val="both"/>
              <w:rPr>
                <w:rFonts w:eastAsia="Times New Roman"/>
                <w:lang w:eastAsia="ko-KR"/>
              </w:rPr>
            </w:pPr>
            <w:r w:rsidRPr="00030054">
              <w:rPr>
                <w:rFonts w:eastAsia="Times New Roman"/>
                <w:lang w:eastAsia="ko-KR"/>
              </w:rPr>
              <w:t>Tx-Rx beam pair prediction, generalization performance with various UE parameters, i.e., different number of beams in a seen UE codebook when inference using a subset of Rx beams of training is acceptable</w:t>
            </w:r>
            <w:r w:rsidRPr="00030054">
              <w:rPr>
                <w:rFonts w:eastAsia="Times New Roman"/>
                <w:strike/>
                <w:lang w:eastAsia="ko-KR"/>
              </w:rPr>
              <w:t>.</w:t>
            </w:r>
            <w:r w:rsidRPr="00030054">
              <w:rPr>
                <w:rFonts w:eastAsia="Times New Roman"/>
                <w:lang w:eastAsia="ko-KR"/>
              </w:rPr>
              <w:t xml:space="preserve"> </w:t>
            </w:r>
          </w:p>
          <w:p w14:paraId="3CE67AFF" w14:textId="77777777" w:rsidR="001422A7" w:rsidRDefault="001422A7" w:rsidP="00922DFE">
            <w:pPr>
              <w:pStyle w:val="ListParagraph"/>
              <w:widowControl w:val="0"/>
              <w:numPr>
                <w:ilvl w:val="0"/>
                <w:numId w:val="22"/>
              </w:numPr>
              <w:contextualSpacing/>
              <w:jc w:val="both"/>
              <w:rPr>
                <w:lang w:eastAsia="ko-KR"/>
              </w:rPr>
            </w:pPr>
            <w:r w:rsidRPr="00030054">
              <w:rPr>
                <w:lang w:eastAsia="ko-KR"/>
              </w:rPr>
              <w:t xml:space="preserve">for Tx-Rx beam pair prediction, the significant generalization performance degradation with unseen </w:t>
            </w:r>
            <w:r w:rsidRPr="00030054">
              <w:rPr>
                <w:rFonts w:eastAsia="Times New Roman"/>
                <w:lang w:eastAsia="ko-KR"/>
              </w:rPr>
              <w:t xml:space="preserve">various </w:t>
            </w:r>
            <w:r w:rsidRPr="00030054">
              <w:rPr>
                <w:lang w:eastAsia="ko-KR"/>
              </w:rPr>
              <w:t xml:space="preserve">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w:t>
            </w:r>
            <w:r w:rsidRPr="00837F9F">
              <w:rPr>
                <w:lang w:eastAsia="ko-KR"/>
              </w:rPr>
              <w:t>Case 1.</w:t>
            </w:r>
          </w:p>
          <w:p w14:paraId="71096A91" w14:textId="77777777" w:rsidR="001422A7" w:rsidRDefault="001422A7" w:rsidP="00922DFE">
            <w:pPr>
              <w:pStyle w:val="ListParagraph"/>
              <w:widowControl w:val="0"/>
              <w:numPr>
                <w:ilvl w:val="1"/>
                <w:numId w:val="22"/>
              </w:numPr>
              <w:contextualSpacing/>
              <w:jc w:val="both"/>
              <w:rPr>
                <w:lang w:eastAsia="ko-KR"/>
              </w:rPr>
            </w:pPr>
            <w:r>
              <w:rPr>
                <w:lang w:eastAsia="ko-KR"/>
              </w:rPr>
              <w:t>Note: with same amount of data for training for different scenarios for Case 3</w:t>
            </w:r>
          </w:p>
          <w:p w14:paraId="64A19D01" w14:textId="02EAF55C" w:rsidR="001422A7" w:rsidRDefault="001422A7" w:rsidP="00922DFE">
            <w:pPr>
              <w:pStyle w:val="ListParagraph"/>
              <w:numPr>
                <w:ilvl w:val="1"/>
                <w:numId w:val="22"/>
              </w:numPr>
              <w:contextualSpacing/>
              <w:jc w:val="both"/>
              <w:rPr>
                <w:lang w:eastAsia="ko-KR"/>
              </w:rPr>
            </w:pPr>
            <w:r w:rsidRPr="00395583">
              <w:rPr>
                <w:lang w:eastAsia="ko-KR"/>
              </w:rPr>
              <w:t>Alternatively, AI/ML model can be trained for different scenarios and rely on model switching based on applicable scenario which would improve generalization performance.</w:t>
            </w:r>
          </w:p>
          <w:p w14:paraId="27110DA0" w14:textId="77777777" w:rsidR="001422A7" w:rsidRPr="00030054" w:rsidRDefault="001422A7" w:rsidP="001422A7">
            <w:pPr>
              <w:rPr>
                <w:lang w:eastAsia="ko-KR"/>
              </w:rPr>
            </w:pPr>
            <w:r w:rsidRPr="00030054">
              <w:rPr>
                <w:lang w:eastAsia="ko-KR"/>
              </w:rPr>
              <w:t xml:space="preserve">For UE side model, </w:t>
            </w:r>
          </w:p>
          <w:p w14:paraId="544479EE" w14:textId="77777777" w:rsidR="001422A7" w:rsidRPr="00030054" w:rsidRDefault="001422A7" w:rsidP="00922DFE">
            <w:pPr>
              <w:numPr>
                <w:ilvl w:val="0"/>
                <w:numId w:val="23"/>
              </w:numPr>
              <w:jc w:val="both"/>
              <w:rPr>
                <w:rFonts w:eastAsia="Times New Roman"/>
                <w:lang w:eastAsia="ko-KR"/>
              </w:rPr>
            </w:pPr>
            <w:r w:rsidRPr="00030054">
              <w:rPr>
                <w:rFonts w:eastAsia="Times New Roman"/>
                <w:lang w:eastAsia="ko-KR"/>
              </w:rPr>
              <w:t xml:space="preserve">generalization performance with unseen various UE parameters may not be an </w:t>
            </w:r>
            <w:proofErr w:type="gramStart"/>
            <w:r w:rsidRPr="00030054">
              <w:rPr>
                <w:rFonts w:eastAsia="Times New Roman"/>
                <w:lang w:eastAsia="ko-KR"/>
              </w:rPr>
              <w:t>issue</w:t>
            </w:r>
            <w:proofErr w:type="gramEnd"/>
            <w:r w:rsidRPr="00030054">
              <w:rPr>
                <w:rFonts w:eastAsia="Times New Roman"/>
                <w:lang w:eastAsia="ko-KR"/>
              </w:rPr>
              <w:t xml:space="preserve"> </w:t>
            </w:r>
          </w:p>
          <w:p w14:paraId="62069240" w14:textId="77777777" w:rsidR="001422A7" w:rsidRPr="00030054" w:rsidRDefault="001422A7" w:rsidP="00922DFE">
            <w:pPr>
              <w:numPr>
                <w:ilvl w:val="0"/>
                <w:numId w:val="23"/>
              </w:numPr>
              <w:jc w:val="both"/>
              <w:rPr>
                <w:rFonts w:eastAsia="Times New Roman"/>
                <w:lang w:eastAsia="ko-KR"/>
              </w:rPr>
            </w:pPr>
            <w:r w:rsidRPr="00030054">
              <w:rPr>
                <w:rFonts w:eastAsia="Times New Roman"/>
                <w:lang w:eastAsia="ko-KR"/>
              </w:rPr>
              <w:t>the significant generalization performance degradation with unseen various gNB setting</w:t>
            </w:r>
            <w:r>
              <w:rPr>
                <w:rFonts w:eastAsia="Times New Roman"/>
                <w:lang w:eastAsia="ko-KR"/>
              </w:rPr>
              <w:t xml:space="preserve"> </w:t>
            </w:r>
            <w:r w:rsidRPr="00DC72FE">
              <w:rPr>
                <w:rFonts w:eastAsia="Times New Roman"/>
                <w:lang w:eastAsia="ko-KR"/>
              </w:rPr>
              <w:t>(i.e.,</w:t>
            </w:r>
            <w:r w:rsidRPr="00DC72FE">
              <w:rPr>
                <w:lang w:eastAsia="ko-KR"/>
              </w:rPr>
              <w:t xml:space="preserve"> different gNB antenna array dimensions, and/or DL Tx beam codebook)</w:t>
            </w:r>
            <w:r w:rsidRPr="00030054">
              <w:rPr>
                <w:rFonts w:eastAsia="Times New Roman"/>
                <w:lang w:eastAsia="ko-KR"/>
              </w:rPr>
              <w:t xml:space="preserve"> or unseen various Set B of beam(pairs) can be improved to </w:t>
            </w:r>
            <w:proofErr w:type="gramStart"/>
            <w:r w:rsidRPr="00030054">
              <w:rPr>
                <w:rFonts w:eastAsia="Times New Roman"/>
                <w:lang w:eastAsia="ko-KR"/>
              </w:rPr>
              <w:t>achieve</w:t>
            </w:r>
            <w:proofErr w:type="gramEnd"/>
          </w:p>
          <w:p w14:paraId="31258595" w14:textId="77777777" w:rsidR="001422A7" w:rsidRPr="00030054" w:rsidRDefault="001422A7" w:rsidP="00922DFE">
            <w:pPr>
              <w:numPr>
                <w:ilvl w:val="1"/>
                <w:numId w:val="23"/>
              </w:numPr>
              <w:jc w:val="both"/>
              <w:rPr>
                <w:rFonts w:eastAsia="Times New Roman"/>
                <w:lang w:eastAsia="ko-KR"/>
              </w:rPr>
            </w:pPr>
            <w:r w:rsidRPr="00030054">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sidRPr="00030054">
              <w:rPr>
                <w:rFonts w:eastAsia="Times New Roman"/>
              </w:rPr>
              <w:t>16%~20% (1 source</w:t>
            </w:r>
            <w:r w:rsidRPr="00030054">
              <w:rPr>
                <w:rFonts w:eastAsia="Times New Roman"/>
                <w:lang w:eastAsia="ko-KR"/>
              </w:rPr>
              <w:t>) degradation in terms of Top-1 beam prediction accuracy compared with the model finetune to generalization performance Case 1.</w:t>
            </w:r>
          </w:p>
          <w:p w14:paraId="078260ED" w14:textId="77777777" w:rsidR="001422A7" w:rsidRPr="00030054" w:rsidRDefault="001422A7" w:rsidP="00922DFE">
            <w:pPr>
              <w:numPr>
                <w:ilvl w:val="1"/>
                <w:numId w:val="23"/>
              </w:numPr>
              <w:jc w:val="both"/>
              <w:rPr>
                <w:rFonts w:eastAsia="Times New Roman"/>
                <w:lang w:eastAsia="ko-KR"/>
              </w:rPr>
            </w:pPr>
            <w:r w:rsidRPr="00030054">
              <w:rPr>
                <w:rFonts w:eastAsia="Times New Roman"/>
                <w:lang w:eastAsia="ko-KR"/>
              </w:rPr>
              <w:t>(</w:t>
            </w:r>
            <w:proofErr w:type="gramStart"/>
            <w:r w:rsidRPr="00030054">
              <w:rPr>
                <w:rFonts w:eastAsia="Times New Roman"/>
                <w:lang w:eastAsia="ko-KR"/>
              </w:rPr>
              <w:t>for</w:t>
            </w:r>
            <w:proofErr w:type="gramEnd"/>
            <w:r w:rsidRPr="00030054">
              <w:rPr>
                <w:rFonts w:eastAsia="Times New Roman"/>
                <w:lang w:eastAsia="ko-KR"/>
              </w:rPr>
              <w:t xml:space="preserve"> Set B of beam(pairs)) less than 10% (all 7 sources) degradation in terms of Top-1 beam prediction accuracy compared with the model training with mixed data to generalization performance Case 1.</w:t>
            </w:r>
          </w:p>
          <w:p w14:paraId="2FCD15A0" w14:textId="77777777" w:rsidR="001422A7" w:rsidRPr="007735E4" w:rsidRDefault="001422A7" w:rsidP="00922DFE">
            <w:pPr>
              <w:numPr>
                <w:ilvl w:val="1"/>
                <w:numId w:val="23"/>
              </w:numPr>
              <w:jc w:val="both"/>
              <w:rPr>
                <w:rFonts w:eastAsia="Times New Roman"/>
                <w:b/>
                <w:bCs/>
                <w:lang w:eastAsia="ko-KR"/>
              </w:rPr>
            </w:pPr>
            <w:r w:rsidRPr="007735E4">
              <w:rPr>
                <w:rFonts w:eastAsia="Malgun Gothic"/>
                <w:b/>
                <w:bCs/>
                <w:lang w:eastAsia="ko-KR"/>
              </w:rPr>
              <w:t xml:space="preserve">Note: For gNB setting, </w:t>
            </w:r>
            <w:r w:rsidRPr="007735E4">
              <w:rPr>
                <w:rFonts w:eastAsia="Times New Roman"/>
                <w:b/>
                <w:bCs/>
                <w:lang w:eastAsia="ko-KR"/>
              </w:rPr>
              <w:t xml:space="preserve">generalization performance </w:t>
            </w:r>
            <w:r w:rsidRPr="007735E4">
              <w:rPr>
                <w:rFonts w:eastAsia="Malgun Gothic"/>
                <w:b/>
                <w:bCs/>
                <w:lang w:eastAsia="ko-KR"/>
              </w:rPr>
              <w:t>Case 3 may depend on how different the gNB settings are across training and inference</w:t>
            </w:r>
          </w:p>
          <w:p w14:paraId="69C3776F" w14:textId="77777777" w:rsidR="001422A7" w:rsidRPr="007735E4" w:rsidRDefault="001422A7" w:rsidP="00922DFE">
            <w:pPr>
              <w:numPr>
                <w:ilvl w:val="1"/>
                <w:numId w:val="23"/>
              </w:numPr>
              <w:jc w:val="both"/>
              <w:rPr>
                <w:rFonts w:eastAsia="Malgun Gothic"/>
                <w:b/>
                <w:bCs/>
                <w:lang w:eastAsia="ko-KR"/>
              </w:rPr>
            </w:pPr>
            <w:r w:rsidRPr="007735E4">
              <w:rPr>
                <w:rFonts w:eastAsia="Malgun Gothic"/>
                <w:b/>
                <w:bCs/>
                <w:lang w:eastAsia="ko-KR"/>
              </w:rPr>
              <w:t>Note: with same amount of data for training for different scenarios for Case 3</w:t>
            </w:r>
          </w:p>
          <w:p w14:paraId="3ED673B2" w14:textId="62893850" w:rsidR="006F209F" w:rsidRPr="00900465" w:rsidRDefault="001422A7" w:rsidP="00922DFE">
            <w:pPr>
              <w:pStyle w:val="ListParagraph"/>
              <w:numPr>
                <w:ilvl w:val="1"/>
                <w:numId w:val="23"/>
              </w:numPr>
              <w:contextualSpacing/>
              <w:jc w:val="both"/>
              <w:rPr>
                <w:rFonts w:eastAsia="Times New Roman"/>
                <w:b/>
                <w:bCs/>
                <w:lang w:eastAsia="ko-KR"/>
              </w:rPr>
            </w:pPr>
            <w:r w:rsidRPr="007735E4">
              <w:rPr>
                <w:b/>
                <w:bCs/>
                <w:lang w:eastAsia="ko-KR"/>
              </w:rPr>
              <w:t>Alternatively, AI/ML model can be trained for different scenarios and rely on model switching based on applicable scenario which would improve generalization performance.</w:t>
            </w:r>
          </w:p>
        </w:tc>
      </w:tr>
    </w:tbl>
    <w:p w14:paraId="3401F252" w14:textId="77777777" w:rsidR="008E4C9B" w:rsidRDefault="008E4C9B" w:rsidP="006F209F">
      <w:pPr>
        <w:jc w:val="both"/>
      </w:pPr>
    </w:p>
    <w:p w14:paraId="056EAEFF" w14:textId="527F93ED" w:rsidR="0016032F" w:rsidRDefault="0016032F" w:rsidP="0016032F">
      <w:pPr>
        <w:jc w:val="both"/>
      </w:pPr>
      <w:r>
        <w:t xml:space="preserve">Again, it is observed that mixed dataset training helps but still has some degradation when compared to models specifically trained for each Codebook. Note that the evaluation was done for two different codebooks. It is envisioned that, as the number of distinct codebooks increases, generalization will become more difficult, and performance of a single generalized model </w:t>
      </w:r>
      <w:r w:rsidR="004C07CE">
        <w:t xml:space="preserve">with mixed training </w:t>
      </w:r>
      <w:r>
        <w:t>will further suffer.</w:t>
      </w:r>
    </w:p>
    <w:p w14:paraId="023C32B3" w14:textId="77777777" w:rsidR="0016032F" w:rsidRDefault="0016032F" w:rsidP="0016032F">
      <w:pPr>
        <w:jc w:val="both"/>
      </w:pPr>
    </w:p>
    <w:p w14:paraId="3D1717C3" w14:textId="5A71AA22" w:rsidR="0016032F" w:rsidRDefault="0016032F" w:rsidP="006F209F">
      <w:pPr>
        <w:jc w:val="both"/>
      </w:pPr>
    </w:p>
    <w:p w14:paraId="23C07785" w14:textId="69CEA346" w:rsidR="0016032F" w:rsidRDefault="00B47715" w:rsidP="00E57B02">
      <w:pPr>
        <w:pStyle w:val="Heading2"/>
        <w:numPr>
          <w:ilvl w:val="1"/>
          <w:numId w:val="37"/>
        </w:numPr>
      </w:pPr>
      <w:bookmarkStart w:id="6" w:name="_Ref146881903"/>
      <w:r>
        <w:t>Generalization performance of two-sided CSI compression</w:t>
      </w:r>
      <w:bookmarkEnd w:id="6"/>
    </w:p>
    <w:p w14:paraId="3544D933" w14:textId="6D041C3A" w:rsidR="002779BB" w:rsidRDefault="00A875AB" w:rsidP="006F209F">
      <w:pPr>
        <w:jc w:val="both"/>
      </w:pPr>
      <w:r>
        <w:t xml:space="preserve">The following observations from </w:t>
      </w:r>
      <w:r w:rsidR="00365DE8">
        <w:t xml:space="preserve">the evaluation agenda for AI/ML CSI feedback enhancement </w:t>
      </w:r>
      <w:r w:rsidR="00A66184">
        <w:t xml:space="preserve">from RAN1#114 </w:t>
      </w:r>
      <w:r w:rsidR="00365DE8">
        <w:t xml:space="preserve">confirm that </w:t>
      </w:r>
      <w:r w:rsidR="00BA190B">
        <w:t xml:space="preserve">it is possible to get good generalization performance for a single model across different </w:t>
      </w:r>
      <w:r w:rsidR="0020720B">
        <w:t>deployments and configurations.</w:t>
      </w:r>
    </w:p>
    <w:p w14:paraId="5AF93058" w14:textId="77777777" w:rsidR="0098214C" w:rsidRDefault="0098214C" w:rsidP="006F209F">
      <w:pPr>
        <w:jc w:val="both"/>
      </w:pPr>
    </w:p>
    <w:tbl>
      <w:tblPr>
        <w:tblStyle w:val="TableGrid"/>
        <w:tblW w:w="0" w:type="auto"/>
        <w:tblLook w:val="04A0" w:firstRow="1" w:lastRow="0" w:firstColumn="1" w:lastColumn="0" w:noHBand="0" w:noVBand="1"/>
      </w:tblPr>
      <w:tblGrid>
        <w:gridCol w:w="9962"/>
      </w:tblGrid>
      <w:tr w:rsidR="00D24CC1" w14:paraId="28BA56B3" w14:textId="77777777" w:rsidTr="00D24CC1">
        <w:tc>
          <w:tcPr>
            <w:tcW w:w="9962" w:type="dxa"/>
          </w:tcPr>
          <w:p w14:paraId="3BA83619" w14:textId="762C6DB0" w:rsidR="00FB2226" w:rsidRPr="001C187D" w:rsidRDefault="00FB2226" w:rsidP="00FB2226">
            <w:pPr>
              <w:rPr>
                <w:rFonts w:ascii="Times" w:hAnsi="Times" w:cs="Times"/>
                <w:b/>
                <w:bCs/>
                <w:i/>
                <w:iCs/>
                <w:sz w:val="20"/>
                <w:szCs w:val="20"/>
              </w:rPr>
            </w:pPr>
            <w:r w:rsidRPr="00FB2226">
              <w:rPr>
                <w:rFonts w:ascii="Times" w:hAnsi="Times" w:cs="Times"/>
                <w:b/>
                <w:bCs/>
                <w:sz w:val="20"/>
                <w:szCs w:val="20"/>
              </w:rPr>
              <w:t>Observation</w:t>
            </w:r>
            <w:r w:rsidR="001C187D">
              <w:rPr>
                <w:rFonts w:ascii="Times" w:hAnsi="Times" w:cs="Times"/>
                <w:b/>
                <w:bCs/>
                <w:sz w:val="20"/>
                <w:szCs w:val="20"/>
              </w:rPr>
              <w:t xml:space="preserve"> </w:t>
            </w:r>
            <w:proofErr w:type="gramStart"/>
            <w:r w:rsidR="001C187D">
              <w:rPr>
                <w:rFonts w:ascii="Times" w:hAnsi="Times" w:cs="Times"/>
                <w:b/>
                <w:bCs/>
                <w:sz w:val="20"/>
                <w:szCs w:val="20"/>
              </w:rPr>
              <w:t xml:space="preserve">   </w:t>
            </w:r>
            <w:r w:rsidR="001C187D">
              <w:rPr>
                <w:rFonts w:ascii="Times" w:hAnsi="Times" w:cs="Times"/>
                <w:b/>
                <w:bCs/>
                <w:i/>
                <w:iCs/>
                <w:sz w:val="20"/>
                <w:szCs w:val="20"/>
              </w:rPr>
              <w:t>(</w:t>
            </w:r>
            <w:proofErr w:type="gramEnd"/>
            <w:r w:rsidR="001C187D">
              <w:rPr>
                <w:rFonts w:ascii="Times" w:hAnsi="Times" w:cs="Times"/>
                <w:b/>
                <w:bCs/>
                <w:i/>
                <w:iCs/>
                <w:sz w:val="20"/>
                <w:szCs w:val="20"/>
              </w:rPr>
              <w:t>Generalization across deployment scenarios)</w:t>
            </w:r>
          </w:p>
          <w:p w14:paraId="14099A5A" w14:textId="1CE5EC55" w:rsidR="00FB2226" w:rsidRPr="00935A0A" w:rsidRDefault="00FB2226" w:rsidP="00FB2226">
            <w:pPr>
              <w:rPr>
                <w:rFonts w:ascii="Times" w:hAnsi="Times" w:cs="Times"/>
                <w:sz w:val="20"/>
                <w:szCs w:val="20"/>
              </w:rPr>
            </w:pPr>
            <w:r w:rsidRPr="00935A0A">
              <w:rPr>
                <w:rFonts w:ascii="Times" w:hAnsi="Times" w:cs="Times"/>
                <w:sz w:val="20"/>
                <w:szCs w:val="20"/>
              </w:rPr>
              <w:t xml:space="preserve">For the generalization verification of AI/ML based CSI compression over various deployment scenarios, compared to the generalization Case 1 where the AI/ML model is trained with dataset subject to a certain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and applied for inference with a same deployment </w:t>
            </w:r>
            <w:proofErr w:type="spellStart"/>
            <w:r w:rsidRPr="00935A0A">
              <w:rPr>
                <w:rFonts w:ascii="Times" w:hAnsi="Times" w:cs="Times"/>
                <w:sz w:val="20"/>
                <w:szCs w:val="20"/>
              </w:rPr>
              <w:t>scenario#B</w:t>
            </w:r>
            <w:proofErr w:type="spellEnd"/>
            <w:r w:rsidRPr="00935A0A">
              <w:rPr>
                <w:rFonts w:ascii="Times" w:hAnsi="Times" w:cs="Times"/>
                <w:sz w:val="20"/>
                <w:szCs w:val="20"/>
              </w:rPr>
              <w:t>,</w:t>
            </w:r>
          </w:p>
          <w:p w14:paraId="4F73234B" w14:textId="77777777" w:rsidR="00FB2226" w:rsidRPr="00935A0A" w:rsidRDefault="00FB2226" w:rsidP="00922DFE">
            <w:pPr>
              <w:numPr>
                <w:ilvl w:val="0"/>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generalization Case 2, generalized performance may be achieved for some certain combinations of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and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but not for others:</w:t>
            </w:r>
          </w:p>
          <w:p w14:paraId="0F1DE1B8"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If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w:t>
            </w:r>
          </w:p>
          <w:p w14:paraId="086911C9" w14:textId="77777777" w:rsidR="00FB2226" w:rsidRPr="00935A0A" w:rsidRDefault="00FB2226" w:rsidP="00922DFE">
            <w:pPr>
              <w:numPr>
                <w:ilvl w:val="2"/>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14 sources [Xiaomi, </w:t>
            </w:r>
            <w:proofErr w:type="spellStart"/>
            <w:r w:rsidRPr="00935A0A">
              <w:rPr>
                <w:rFonts w:ascii="Times" w:hAnsi="Times" w:cs="Times"/>
                <w:sz w:val="20"/>
                <w:szCs w:val="20"/>
              </w:rPr>
              <w:t>InterDigital</w:t>
            </w:r>
            <w:proofErr w:type="spellEnd"/>
            <w:r w:rsidRPr="00935A0A">
              <w:rPr>
                <w:rFonts w:ascii="Times" w:hAnsi="Times" w:cs="Times"/>
                <w:sz w:val="20"/>
                <w:szCs w:val="20"/>
              </w:rPr>
              <w:t>, MediaTek, vivo, Intel, ZTE, OPPO, Huawei, CATT, Futurewei, Spreadtrum, NTT DOCOMO, Nokia, Ericsson] observe that generalized performance can be achieved:</w:t>
            </w:r>
          </w:p>
          <w:p w14:paraId="41DBF980" w14:textId="77777777" w:rsidR="00FB2226" w:rsidRPr="00935A0A" w:rsidRDefault="00FB2226" w:rsidP="00922DFE">
            <w:pPr>
              <w:numPr>
                <w:ilvl w:val="3"/>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9 sources [Xiaomi, </w:t>
            </w:r>
            <w:proofErr w:type="spellStart"/>
            <w:r w:rsidRPr="00935A0A">
              <w:rPr>
                <w:rFonts w:ascii="Times" w:hAnsi="Times" w:cs="Times"/>
                <w:sz w:val="20"/>
                <w:szCs w:val="20"/>
              </w:rPr>
              <w:t>InterDigital</w:t>
            </w:r>
            <w:proofErr w:type="spellEnd"/>
            <w:r w:rsidRPr="00935A0A">
              <w:rPr>
                <w:rFonts w:ascii="Times" w:hAnsi="Times" w:cs="Times"/>
                <w:sz w:val="20"/>
                <w:szCs w:val="20"/>
              </w:rPr>
              <w:t>, MediaTek, vivo, Intel, ZTE, CATT, Futurewei, Spreadtrum] observe less than -1.6% degradation or positive gain.</w:t>
            </w:r>
          </w:p>
          <w:p w14:paraId="2EFF8728" w14:textId="77777777" w:rsidR="00FB2226" w:rsidRPr="00935A0A" w:rsidRDefault="00FB2226" w:rsidP="00922DFE">
            <w:pPr>
              <w:numPr>
                <w:ilvl w:val="3"/>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10 sources [vivo, OPPO, MediaTek, Intel, Xiaomi, Futurewei, Spreadtrum, NTT DOCOMO, Nokia, Ericsson] observe less than -1.5% degradation or positive gain.</w:t>
            </w:r>
          </w:p>
          <w:p w14:paraId="1BF0D357" w14:textId="77777777" w:rsidR="00FB2226" w:rsidRPr="00935A0A" w:rsidRDefault="00FB2226" w:rsidP="00922DFE">
            <w:pPr>
              <w:numPr>
                <w:ilvl w:val="3"/>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 2 sources [Huawei, CATT] observe less than -0.6% degradation or positive </w:t>
            </w:r>
            <w:proofErr w:type="gramStart"/>
            <w:r w:rsidRPr="00935A0A">
              <w:rPr>
                <w:rFonts w:ascii="Times" w:hAnsi="Times" w:cs="Times"/>
                <w:sz w:val="20"/>
                <w:szCs w:val="20"/>
              </w:rPr>
              <w:t>gain</w:t>
            </w:r>
            <w:proofErr w:type="gramEnd"/>
          </w:p>
          <w:p w14:paraId="00E860DD" w14:textId="77777777" w:rsidR="00FB2226" w:rsidRPr="00935A0A" w:rsidRDefault="00FB2226" w:rsidP="00922DFE">
            <w:pPr>
              <w:numPr>
                <w:ilvl w:val="2"/>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13 sources [Intel, NTT DOCOMO, Xiaomi, Interdigital, OPPO, CATT, ZTE, Lenovo, MediaTek, Spreadtrum, </w:t>
            </w:r>
            <w:proofErr w:type="spellStart"/>
            <w:r w:rsidRPr="00935A0A">
              <w:rPr>
                <w:rFonts w:ascii="Times" w:hAnsi="Times" w:cs="Times"/>
                <w:sz w:val="20"/>
                <w:szCs w:val="20"/>
              </w:rPr>
              <w:t>Mavenir</w:t>
            </w:r>
            <w:proofErr w:type="spellEnd"/>
            <w:r w:rsidRPr="00935A0A">
              <w:rPr>
                <w:rFonts w:ascii="Times" w:hAnsi="Times" w:cs="Times"/>
                <w:sz w:val="20"/>
                <w:szCs w:val="20"/>
              </w:rPr>
              <w:t>, Nokia, CMCC] observe that moderate/significant degradations are suffered under generalization Case 2:</w:t>
            </w:r>
          </w:p>
          <w:p w14:paraId="6DD8B0DC" w14:textId="77777777" w:rsidR="00FB2226" w:rsidRPr="00935A0A" w:rsidRDefault="00FB2226" w:rsidP="00922DFE">
            <w:pPr>
              <w:numPr>
                <w:ilvl w:val="3"/>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10 sources [MediaTek, Intel, NTT DOCOMO, Xiaomi, Interdigital, OPPO, CATT, Spreadtrum, </w:t>
            </w:r>
            <w:proofErr w:type="spellStart"/>
            <w:r w:rsidRPr="00935A0A">
              <w:rPr>
                <w:rFonts w:ascii="Times" w:hAnsi="Times" w:cs="Times"/>
                <w:sz w:val="20"/>
                <w:szCs w:val="20"/>
              </w:rPr>
              <w:t>Mavenir</w:t>
            </w:r>
            <w:proofErr w:type="spellEnd"/>
            <w:r w:rsidRPr="00935A0A">
              <w:rPr>
                <w:rFonts w:ascii="Times" w:hAnsi="Times" w:cs="Times"/>
                <w:sz w:val="20"/>
                <w:szCs w:val="20"/>
              </w:rPr>
              <w:t>, Nokia] observe -1.69%~-21.1% degradation.</w:t>
            </w:r>
          </w:p>
          <w:p w14:paraId="2D05D911" w14:textId="77777777" w:rsidR="00FB2226" w:rsidRPr="00935A0A" w:rsidRDefault="00FB2226" w:rsidP="00922DFE">
            <w:pPr>
              <w:numPr>
                <w:ilvl w:val="3"/>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9 sources [NTT DOCOMO, ZTE, </w:t>
            </w:r>
            <w:proofErr w:type="spellStart"/>
            <w:r w:rsidRPr="00935A0A">
              <w:rPr>
                <w:rFonts w:ascii="Times" w:hAnsi="Times" w:cs="Times"/>
                <w:sz w:val="20"/>
                <w:szCs w:val="20"/>
              </w:rPr>
              <w:t>InterDigital</w:t>
            </w:r>
            <w:proofErr w:type="spellEnd"/>
            <w:r w:rsidRPr="00935A0A">
              <w:rPr>
                <w:rFonts w:ascii="Times" w:hAnsi="Times" w:cs="Times"/>
                <w:sz w:val="20"/>
                <w:szCs w:val="20"/>
              </w:rPr>
              <w:t xml:space="preserve">, CATT, Xiaomi, Intel, Spreadtrum, Nokia, </w:t>
            </w:r>
            <w:proofErr w:type="spellStart"/>
            <w:r w:rsidRPr="00935A0A">
              <w:rPr>
                <w:rFonts w:ascii="Times" w:hAnsi="Times" w:cs="Times"/>
                <w:sz w:val="20"/>
                <w:szCs w:val="20"/>
              </w:rPr>
              <w:t>Mavenir</w:t>
            </w:r>
            <w:proofErr w:type="spellEnd"/>
            <w:r w:rsidRPr="00935A0A">
              <w:rPr>
                <w:rFonts w:ascii="Times" w:hAnsi="Times" w:cs="Times"/>
                <w:sz w:val="20"/>
                <w:szCs w:val="20"/>
              </w:rPr>
              <w:t>] observe -1.7%~-8.1% degradation.</w:t>
            </w:r>
          </w:p>
          <w:p w14:paraId="54652AD4" w14:textId="77777777" w:rsidR="00FB2226" w:rsidRPr="00935A0A" w:rsidRDefault="00FB2226" w:rsidP="00922DFE">
            <w:pPr>
              <w:numPr>
                <w:ilvl w:val="3"/>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 3 sources [ZTE, Lenovo, Nokia] observe -1.74%~-31.6% degradation.</w:t>
            </w:r>
          </w:p>
          <w:p w14:paraId="4828F60F"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If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InH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Uma/</w:t>
            </w:r>
            <w:proofErr w:type="spellStart"/>
            <w:r w:rsidRPr="00935A0A">
              <w:rPr>
                <w:rFonts w:ascii="Times" w:hAnsi="Times" w:cs="Times"/>
                <w:sz w:val="20"/>
                <w:szCs w:val="20"/>
              </w:rPr>
              <w:t>UMi</w:t>
            </w:r>
            <w:proofErr w:type="spellEnd"/>
            <w:r w:rsidRPr="00935A0A">
              <w:rPr>
                <w:rFonts w:ascii="Times" w:hAnsi="Times" w:cs="Times"/>
                <w:sz w:val="20"/>
                <w:szCs w:val="20"/>
              </w:rPr>
              <w:t>, significant performance degradations are observed under generalization Case 2:</w:t>
            </w:r>
          </w:p>
          <w:p w14:paraId="66747EA1" w14:textId="77777777" w:rsidR="00FB2226" w:rsidRPr="00935A0A" w:rsidRDefault="00FB2226" w:rsidP="00922DFE">
            <w:pPr>
              <w:numPr>
                <w:ilvl w:val="2"/>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InH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UMa</w:t>
            </w:r>
            <w:proofErr w:type="spellEnd"/>
            <w:r w:rsidRPr="00935A0A">
              <w:rPr>
                <w:rFonts w:ascii="Times" w:hAnsi="Times" w:cs="Times"/>
                <w:sz w:val="20"/>
                <w:szCs w:val="20"/>
              </w:rPr>
              <w:t>, 5 sources [Huawei, CATT, Lenovo, ZTE, Nokia] observe -5.55%~</w:t>
            </w:r>
            <w:r w:rsidRPr="00935A0A">
              <w:rPr>
                <w:rFonts w:ascii="Times" w:hAnsi="Times" w:cs="Times"/>
                <w:strike/>
                <w:sz w:val="20"/>
                <w:szCs w:val="20"/>
              </w:rPr>
              <w:t xml:space="preserve"> </w:t>
            </w:r>
            <w:r w:rsidRPr="00935A0A">
              <w:rPr>
                <w:rFonts w:ascii="Times" w:hAnsi="Times" w:cs="Times"/>
                <w:sz w:val="20"/>
                <w:szCs w:val="20"/>
              </w:rPr>
              <w:t>-27.7% degradation.</w:t>
            </w:r>
          </w:p>
          <w:p w14:paraId="1E2AD6E2" w14:textId="77777777" w:rsidR="00FB2226" w:rsidRPr="00935A0A" w:rsidRDefault="00FB2226" w:rsidP="00922DFE">
            <w:pPr>
              <w:numPr>
                <w:ilvl w:val="2"/>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InH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3 sources [vivo, ZTE, CMCC] observe -8.63%~-20% degradation.</w:t>
            </w:r>
          </w:p>
          <w:p w14:paraId="6C826142" w14:textId="77777777" w:rsidR="00FB2226" w:rsidRPr="00935A0A" w:rsidRDefault="00FB2226" w:rsidP="00922DFE">
            <w:pPr>
              <w:numPr>
                <w:ilvl w:val="0"/>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For generalization Case 3, generalized performance of the AI/ML model can be achieved (0%~-4% loss or positive gain) for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subject to any of </w:t>
            </w:r>
            <w:proofErr w:type="spellStart"/>
            <w:r w:rsidRPr="00935A0A">
              <w:rPr>
                <w:rFonts w:ascii="Times" w:hAnsi="Times" w:cs="Times"/>
                <w:sz w:val="20"/>
                <w:szCs w:val="20"/>
              </w:rPr>
              <w:t>UMa</w:t>
            </w:r>
            <w:proofErr w:type="spellEnd"/>
            <w:r w:rsidRPr="00935A0A">
              <w:rPr>
                <w:rFonts w:ascii="Times" w:hAnsi="Times" w:cs="Times"/>
                <w:sz w:val="20"/>
                <w:szCs w:val="20"/>
              </w:rPr>
              <w:t xml:space="preserve">, </w:t>
            </w:r>
            <w:proofErr w:type="spellStart"/>
            <w:r w:rsidRPr="00935A0A">
              <w:rPr>
                <w:rFonts w:ascii="Times" w:hAnsi="Times" w:cs="Times"/>
                <w:sz w:val="20"/>
                <w:szCs w:val="20"/>
              </w:rPr>
              <w:t>UMi</w:t>
            </w:r>
            <w:proofErr w:type="spellEnd"/>
            <w:r w:rsidRPr="00935A0A">
              <w:rPr>
                <w:rFonts w:ascii="Times" w:hAnsi="Times" w:cs="Times"/>
                <w:sz w:val="20"/>
                <w:szCs w:val="20"/>
              </w:rPr>
              <w:t xml:space="preserve">, and InH, if the training dataset is constructed with data samples subject to multiple deployment scenarios including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as observed by 15 sources [CATT, Xiaomi, NTT DOCOMO, Interdigital, MediaTek, Futurewei, vivo, OPPO, Intel, Huawei, ZTE, </w:t>
            </w:r>
            <w:proofErr w:type="spellStart"/>
            <w:r w:rsidRPr="00935A0A">
              <w:rPr>
                <w:rFonts w:ascii="Times" w:hAnsi="Times" w:cs="Times"/>
                <w:sz w:val="20"/>
                <w:szCs w:val="20"/>
              </w:rPr>
              <w:t>Mavenir</w:t>
            </w:r>
            <w:proofErr w:type="spellEnd"/>
            <w:r w:rsidRPr="00935A0A">
              <w:rPr>
                <w:rFonts w:ascii="Times" w:hAnsi="Times" w:cs="Times"/>
                <w:sz w:val="20"/>
                <w:szCs w:val="20"/>
              </w:rPr>
              <w:t>, Spreadtrum, Nokia, CMCC].</w:t>
            </w:r>
          </w:p>
          <w:p w14:paraId="60DA13EA"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Minor loss (0%~-1.6%) are observed by 15 sources [CATT, Xiaomi, NTT DOCOMO, Interdigital, MediaTek, Futurewei, vivo, OPPO, Intel, Huawei, ZTE, </w:t>
            </w:r>
            <w:proofErr w:type="spellStart"/>
            <w:r w:rsidRPr="00935A0A">
              <w:rPr>
                <w:rFonts w:ascii="Times" w:hAnsi="Times" w:cs="Times"/>
                <w:sz w:val="20"/>
                <w:szCs w:val="20"/>
              </w:rPr>
              <w:t>Mavenir</w:t>
            </w:r>
            <w:proofErr w:type="spellEnd"/>
            <w:r w:rsidRPr="00935A0A">
              <w:rPr>
                <w:rFonts w:ascii="Times" w:hAnsi="Times" w:cs="Times"/>
                <w:sz w:val="20"/>
                <w:szCs w:val="20"/>
              </w:rPr>
              <w:t>, Spreadtrum, Nokia, CMCC].</w:t>
            </w:r>
          </w:p>
          <w:p w14:paraId="293AEA6D"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Moderate loss (-1.69%~-4%) are observed by 8 sources [Xiaomi, CATT, vivo, NTT DOCOMO, Intel, </w:t>
            </w:r>
            <w:proofErr w:type="spellStart"/>
            <w:r w:rsidRPr="00935A0A">
              <w:rPr>
                <w:rFonts w:ascii="Times" w:hAnsi="Times" w:cs="Times"/>
                <w:sz w:val="20"/>
                <w:szCs w:val="20"/>
              </w:rPr>
              <w:t>Mavenir</w:t>
            </w:r>
            <w:proofErr w:type="spellEnd"/>
            <w:r w:rsidRPr="00935A0A">
              <w:rPr>
                <w:rFonts w:ascii="Times" w:hAnsi="Times" w:cs="Times"/>
                <w:sz w:val="20"/>
                <w:szCs w:val="20"/>
              </w:rPr>
              <w:t>, CMCC, Nokia].</w:t>
            </w:r>
          </w:p>
          <w:p w14:paraId="54401916"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Positive gains are observed by 11 sources [ZTE, Interdigital, MediaTek, vivo, Intel, Xiaomi, Futurewei, CATT, Nokia, Futurewei, NTT DOCOMO].</w:t>
            </w:r>
          </w:p>
          <w:p w14:paraId="3A0F3164"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Note: Significant degradations of up to -6.7% are still observed by 2 sources [Intel, Xiaomi] for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subject to </w:t>
            </w:r>
            <w:proofErr w:type="spellStart"/>
            <w:r w:rsidRPr="00935A0A">
              <w:rPr>
                <w:rFonts w:ascii="Times" w:hAnsi="Times" w:cs="Times"/>
                <w:sz w:val="20"/>
                <w:szCs w:val="20"/>
              </w:rPr>
              <w:t>UMa</w:t>
            </w:r>
            <w:proofErr w:type="spellEnd"/>
            <w:r w:rsidRPr="00935A0A">
              <w:rPr>
                <w:rFonts w:ascii="Times" w:hAnsi="Times" w:cs="Times"/>
                <w:sz w:val="20"/>
                <w:szCs w:val="20"/>
              </w:rPr>
              <w:t xml:space="preserve">, and by 2 sources [Intel, CATT] for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subject to </w:t>
            </w:r>
            <w:proofErr w:type="spellStart"/>
            <w:r w:rsidRPr="00935A0A">
              <w:rPr>
                <w:rFonts w:ascii="Times" w:hAnsi="Times" w:cs="Times"/>
                <w:sz w:val="20"/>
                <w:szCs w:val="20"/>
              </w:rPr>
              <w:t>UMi</w:t>
            </w:r>
            <w:proofErr w:type="spellEnd"/>
            <w:r w:rsidRPr="00935A0A">
              <w:rPr>
                <w:rFonts w:ascii="Times" w:hAnsi="Times" w:cs="Times"/>
                <w:sz w:val="20"/>
                <w:szCs w:val="20"/>
              </w:rPr>
              <w:t>.</w:t>
            </w:r>
          </w:p>
          <w:p w14:paraId="73E69F58" w14:textId="77777777" w:rsidR="00FB2226" w:rsidRPr="00935A0A" w:rsidRDefault="00FB2226" w:rsidP="00922DFE">
            <w:pPr>
              <w:numPr>
                <w:ilvl w:val="0"/>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 xml:space="preserve">Note: For generalization Case 2, if deployment </w:t>
            </w:r>
            <w:proofErr w:type="spellStart"/>
            <w:r w:rsidRPr="00935A0A">
              <w:rPr>
                <w:rFonts w:ascii="Times" w:hAnsi="Times" w:cs="Times"/>
                <w:sz w:val="20"/>
                <w:szCs w:val="20"/>
              </w:rPr>
              <w:t>scenario#A</w:t>
            </w:r>
            <w:proofErr w:type="spellEnd"/>
            <w:r w:rsidRPr="00935A0A">
              <w:rPr>
                <w:rFonts w:ascii="Times" w:hAnsi="Times" w:cs="Times"/>
                <w:sz w:val="20"/>
                <w:szCs w:val="20"/>
              </w:rPr>
              <w:t xml:space="preserve"> is </w:t>
            </w:r>
            <w:proofErr w:type="spellStart"/>
            <w:r w:rsidRPr="00935A0A">
              <w:rPr>
                <w:rFonts w:ascii="Times" w:hAnsi="Times" w:cs="Times"/>
                <w:sz w:val="20"/>
                <w:szCs w:val="20"/>
              </w:rPr>
              <w:t>UMi</w:t>
            </w:r>
            <w:proofErr w:type="spellEnd"/>
            <w:r w:rsidRPr="00935A0A">
              <w:rPr>
                <w:rFonts w:ascii="Times" w:hAnsi="Times" w:cs="Times"/>
                <w:sz w:val="20"/>
                <w:szCs w:val="20"/>
              </w:rPr>
              <w:t xml:space="preserve"> &amp; deployment </w:t>
            </w:r>
            <w:proofErr w:type="spellStart"/>
            <w:r w:rsidRPr="00935A0A">
              <w:rPr>
                <w:rFonts w:ascii="Times" w:hAnsi="Times" w:cs="Times"/>
                <w:sz w:val="20"/>
                <w:szCs w:val="20"/>
              </w:rPr>
              <w:t>scenario#B</w:t>
            </w:r>
            <w:proofErr w:type="spellEnd"/>
            <w:r w:rsidRPr="00935A0A">
              <w:rPr>
                <w:rFonts w:ascii="Times" w:hAnsi="Times" w:cs="Times"/>
                <w:sz w:val="20"/>
                <w:szCs w:val="20"/>
              </w:rPr>
              <w:t xml:space="preserve"> is InH, 3 sources [vivo, ZTE, CMCC] observe different trends, where significant performance degradations of -27.8%~-32.86% are observed by [vivo, CMCC], while moderate performance degradations of -1.44%~-2.41% are observed by [ZTE].</w:t>
            </w:r>
          </w:p>
          <w:p w14:paraId="717BE0E3" w14:textId="77777777" w:rsidR="00FB2226" w:rsidRPr="00935A0A" w:rsidRDefault="00FB2226" w:rsidP="00922DFE">
            <w:pPr>
              <w:numPr>
                <w:ilvl w:val="0"/>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Note: the above results are based on the following assumptions besides the assumptions of the agreed EVM table</w:t>
            </w:r>
          </w:p>
          <w:p w14:paraId="386F504A"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Precoding matrix is used as the model input.</w:t>
            </w:r>
          </w:p>
          <w:p w14:paraId="2167E90C"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Training data samples are not quantized, i.e., Float32 is used/represented.</w:t>
            </w:r>
          </w:p>
          <w:p w14:paraId="2A6433BF"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1-on-1 joint training is assumed.</w:t>
            </w:r>
          </w:p>
          <w:p w14:paraId="6121FDAD" w14:textId="77777777" w:rsidR="00FB2226" w:rsidRPr="00935A0A" w:rsidRDefault="00FB2226" w:rsidP="00922DFE">
            <w:pPr>
              <w:numPr>
                <w:ilvl w:val="1"/>
                <w:numId w:val="25"/>
              </w:numPr>
              <w:suppressAutoHyphens/>
              <w:snapToGrid w:val="0"/>
              <w:spacing w:after="120" w:line="240" w:lineRule="auto"/>
              <w:rPr>
                <w:rFonts w:ascii="Times" w:hAnsi="Times" w:cs="Times"/>
                <w:sz w:val="20"/>
                <w:szCs w:val="20"/>
              </w:rPr>
            </w:pPr>
            <w:r w:rsidRPr="00935A0A">
              <w:rPr>
                <w:rFonts w:ascii="Times" w:hAnsi="Times" w:cs="Times"/>
                <w:sz w:val="20"/>
                <w:szCs w:val="20"/>
              </w:rPr>
              <w:t>The performance metric is SGCS in linear value for layer 1/2.</w:t>
            </w:r>
          </w:p>
          <w:p w14:paraId="700DC723" w14:textId="77777777" w:rsidR="00FB2226" w:rsidRPr="00935A0A" w:rsidRDefault="00FB2226" w:rsidP="00922DFE">
            <w:pPr>
              <w:numPr>
                <w:ilvl w:val="1"/>
                <w:numId w:val="25"/>
              </w:numPr>
              <w:suppressAutoHyphens/>
              <w:snapToGrid w:val="0"/>
              <w:spacing w:after="120" w:line="240" w:lineRule="auto"/>
            </w:pPr>
            <w:r w:rsidRPr="00935A0A">
              <w:rPr>
                <w:rFonts w:ascii="Times" w:hAnsi="Times" w:cs="Times"/>
                <w:sz w:val="20"/>
                <w:szCs w:val="20"/>
              </w:rPr>
              <w:t>Note: Results refer to Table 5.1 of R1-2308340</w:t>
            </w:r>
          </w:p>
          <w:p w14:paraId="37627E31" w14:textId="77777777" w:rsidR="00D24CC1" w:rsidRDefault="00D24CC1" w:rsidP="006F209F"/>
          <w:p w14:paraId="1C9635E3" w14:textId="4882CD73" w:rsidR="00E4179A" w:rsidRDefault="00E4179A" w:rsidP="006F209F">
            <w:r w:rsidRPr="00FB2226">
              <w:rPr>
                <w:rFonts w:ascii="Times" w:hAnsi="Times" w:cs="Times"/>
                <w:b/>
                <w:bCs/>
                <w:sz w:val="20"/>
                <w:szCs w:val="20"/>
              </w:rPr>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Generalization across</w:t>
            </w:r>
            <w:r w:rsidR="006D082E">
              <w:rPr>
                <w:rFonts w:ascii="Times" w:hAnsi="Times" w:cs="Times"/>
                <w:b/>
                <w:bCs/>
                <w:i/>
                <w:iCs/>
                <w:sz w:val="20"/>
                <w:szCs w:val="20"/>
              </w:rPr>
              <w:t xml:space="preserve"> carrier frequencies)</w:t>
            </w:r>
          </w:p>
          <w:p w14:paraId="588FE189" w14:textId="77777777" w:rsidR="001C187D" w:rsidRPr="0001752D" w:rsidRDefault="001C187D" w:rsidP="001C187D">
            <w:pPr>
              <w:rPr>
                <w:rFonts w:ascii="Times" w:hAnsi="Times" w:cs="Times"/>
                <w:sz w:val="20"/>
                <w:szCs w:val="20"/>
              </w:rPr>
            </w:pPr>
            <w:r w:rsidRPr="0001752D">
              <w:rPr>
                <w:rFonts w:ascii="Times" w:hAnsi="Times" w:cs="Times"/>
                <w:sz w:val="20"/>
                <w:szCs w:val="20"/>
              </w:rPr>
              <w:t xml:space="preserve">For the generalization verification of AI/ML based CSI compression over various carrier frequencies, compared to the generalization Case 1 where the AI/ML model is trained with dataset subject to a certain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and applied for inference with a same carrier </w:t>
            </w:r>
            <w:proofErr w:type="spellStart"/>
            <w:r w:rsidRPr="0001752D">
              <w:rPr>
                <w:rFonts w:ascii="Times" w:hAnsi="Times" w:cs="Times"/>
                <w:sz w:val="20"/>
                <w:szCs w:val="20"/>
              </w:rPr>
              <w:t>frequency#B</w:t>
            </w:r>
            <w:proofErr w:type="spellEnd"/>
            <w:r w:rsidRPr="0001752D">
              <w:rPr>
                <w:rFonts w:ascii="Times" w:hAnsi="Times" w:cs="Times"/>
                <w:sz w:val="20"/>
                <w:szCs w:val="20"/>
              </w:rPr>
              <w:t>,</w:t>
            </w:r>
          </w:p>
          <w:p w14:paraId="22CC2667" w14:textId="77777777" w:rsidR="001C187D" w:rsidRPr="0001752D" w:rsidRDefault="001C187D" w:rsidP="00922DFE">
            <w:pPr>
              <w:numPr>
                <w:ilvl w:val="0"/>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For generalization Case 2, generalized performance may be achieved in </w:t>
            </w:r>
            <w:proofErr w:type="gramStart"/>
            <w:r w:rsidRPr="0001752D">
              <w:rPr>
                <w:rFonts w:ascii="Times" w:hAnsi="Times" w:cs="Times"/>
                <w:sz w:val="20"/>
                <w:szCs w:val="20"/>
              </w:rPr>
              <w:t>general</w:t>
            </w:r>
            <w:proofErr w:type="gramEnd"/>
          </w:p>
          <w:p w14:paraId="0CEA0AE6"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If carrier </w:t>
            </w:r>
            <w:proofErr w:type="spellStart"/>
            <w:r w:rsidRPr="0001752D">
              <w:rPr>
                <w:rFonts w:ascii="Times" w:hAnsi="Times" w:cs="Times"/>
                <w:sz w:val="20"/>
                <w:szCs w:val="20"/>
              </w:rPr>
              <w:t>frequency#A</w:t>
            </w:r>
            <w:proofErr w:type="spellEnd"/>
            <w:r w:rsidRPr="0001752D">
              <w:rPr>
                <w:rFonts w:ascii="Times" w:hAnsi="Times" w:cs="Times"/>
                <w:sz w:val="20"/>
                <w:szCs w:val="20"/>
              </w:rPr>
              <w:t xml:space="preserve"> is 3.5/4GHz &amp;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is 2GHz, 3 sources [NTT DOCOMO, Nokia, MediaTek] observe generalized performance of less than -0.8% degradation.</w:t>
            </w:r>
          </w:p>
          <w:p w14:paraId="09B0C5FE"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If carrier </w:t>
            </w:r>
            <w:proofErr w:type="spellStart"/>
            <w:r w:rsidRPr="0001752D">
              <w:rPr>
                <w:rFonts w:ascii="Times" w:hAnsi="Times" w:cs="Times"/>
                <w:sz w:val="20"/>
                <w:szCs w:val="20"/>
              </w:rPr>
              <w:t>frequency#A</w:t>
            </w:r>
            <w:proofErr w:type="spellEnd"/>
            <w:r w:rsidRPr="0001752D">
              <w:rPr>
                <w:rFonts w:ascii="Times" w:hAnsi="Times" w:cs="Times"/>
                <w:sz w:val="20"/>
                <w:szCs w:val="20"/>
              </w:rPr>
              <w:t xml:space="preserve"> is 2GHz &amp;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is 3.5/4GHz, 5 sources [NTT DOCOMO, Nokia, vivo, MediaTek, Ericsson] observe generalized performance of less than -1.06% degradation or positive gain.</w:t>
            </w:r>
          </w:p>
          <w:p w14:paraId="5DA849BC" w14:textId="77777777" w:rsidR="001C187D" w:rsidRPr="0001752D" w:rsidRDefault="001C187D" w:rsidP="00922DFE">
            <w:pPr>
              <w:numPr>
                <w:ilvl w:val="2"/>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Note: 2 sources [Nokia, Ericsson] observe significant degradations up to -6.6%.</w:t>
            </w:r>
          </w:p>
          <w:p w14:paraId="1C218E6F" w14:textId="77777777" w:rsidR="001C187D" w:rsidRPr="0001752D" w:rsidRDefault="001C187D" w:rsidP="00922DFE">
            <w:pPr>
              <w:numPr>
                <w:ilvl w:val="0"/>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For generalization Case 3, generalized performance of the AI/ML model may be achieved (0%~-1.2% loss or positive gain) for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subject to any of 2GHz and 3.5/4GHz, if the training dataset is constructed with data samples subject to multiple carrier frequencies including carrier </w:t>
            </w:r>
            <w:proofErr w:type="spellStart"/>
            <w:r w:rsidRPr="0001752D">
              <w:rPr>
                <w:rFonts w:ascii="Times" w:hAnsi="Times" w:cs="Times"/>
                <w:sz w:val="20"/>
                <w:szCs w:val="20"/>
              </w:rPr>
              <w:t>frequency#B</w:t>
            </w:r>
            <w:proofErr w:type="spellEnd"/>
            <w:r w:rsidRPr="0001752D">
              <w:rPr>
                <w:rFonts w:ascii="Times" w:hAnsi="Times" w:cs="Times"/>
                <w:sz w:val="20"/>
                <w:szCs w:val="20"/>
              </w:rPr>
              <w:t>, as observed by 4 sources [NTT DOCOMO, Nokia, vivo, MediaTek].</w:t>
            </w:r>
          </w:p>
          <w:p w14:paraId="4E6209B2"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Minor loss (0%~-1.2%) are observed by 4 sources [Nokia, vivo, MediaTek, NTT DOCOMO].</w:t>
            </w:r>
          </w:p>
          <w:p w14:paraId="221AD58C"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Positive gains are observed by 4 sources [NTT DOCOMO, Nokia, vivo, MediaTek].</w:t>
            </w:r>
          </w:p>
          <w:p w14:paraId="7A7F1434"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 xml:space="preserve">Note: Significant degradations of up to -4.9% are still observed by 1 source [Nokia] for carrier </w:t>
            </w:r>
            <w:proofErr w:type="spellStart"/>
            <w:r w:rsidRPr="0001752D">
              <w:rPr>
                <w:rFonts w:ascii="Times" w:hAnsi="Times" w:cs="Times"/>
                <w:sz w:val="20"/>
                <w:szCs w:val="20"/>
              </w:rPr>
              <w:t>frequency#B</w:t>
            </w:r>
            <w:proofErr w:type="spellEnd"/>
            <w:r w:rsidRPr="0001752D">
              <w:rPr>
                <w:rFonts w:ascii="Times" w:hAnsi="Times" w:cs="Times"/>
                <w:sz w:val="20"/>
                <w:szCs w:val="20"/>
              </w:rPr>
              <w:t xml:space="preserve"> subject to 3.5/4GHz</w:t>
            </w:r>
          </w:p>
          <w:p w14:paraId="7836FF81" w14:textId="77777777" w:rsidR="001C187D" w:rsidRPr="0001752D" w:rsidRDefault="001C187D" w:rsidP="00922DFE">
            <w:pPr>
              <w:numPr>
                <w:ilvl w:val="0"/>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Note: the above results are based on the following assumptions besides the assumptions of the agreed EVM table</w:t>
            </w:r>
          </w:p>
          <w:p w14:paraId="70F4F85D"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Precoding matrix is used as the model input.</w:t>
            </w:r>
          </w:p>
          <w:p w14:paraId="00E8F569"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Training data samples are not quantized, i.e., Float32 is used/represented.</w:t>
            </w:r>
          </w:p>
          <w:p w14:paraId="041B66BC"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1-on-1 joint training is assumed.</w:t>
            </w:r>
          </w:p>
          <w:p w14:paraId="2A40E682" w14:textId="77777777" w:rsidR="001C187D" w:rsidRPr="0001752D"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The performance metric is SGCS in linear value for layer 1.</w:t>
            </w:r>
          </w:p>
          <w:p w14:paraId="681B6679" w14:textId="77777777" w:rsidR="002D0F2C" w:rsidRDefault="001C187D" w:rsidP="00922DFE">
            <w:pPr>
              <w:numPr>
                <w:ilvl w:val="1"/>
                <w:numId w:val="25"/>
              </w:numPr>
              <w:suppressAutoHyphens/>
              <w:snapToGrid w:val="0"/>
              <w:spacing w:after="120" w:line="240" w:lineRule="auto"/>
              <w:rPr>
                <w:rFonts w:ascii="Times" w:hAnsi="Times" w:cs="Times"/>
                <w:sz w:val="20"/>
                <w:szCs w:val="20"/>
              </w:rPr>
            </w:pPr>
            <w:r w:rsidRPr="0001752D">
              <w:rPr>
                <w:rFonts w:ascii="Times" w:hAnsi="Times" w:cs="Times"/>
                <w:sz w:val="20"/>
                <w:szCs w:val="20"/>
              </w:rPr>
              <w:t>Antenna layouts are assumed as the same over the different frequency carriers.</w:t>
            </w:r>
          </w:p>
          <w:p w14:paraId="33B7EE7B" w14:textId="77777777" w:rsidR="001C187D" w:rsidRDefault="001C187D" w:rsidP="00922DFE">
            <w:pPr>
              <w:numPr>
                <w:ilvl w:val="1"/>
                <w:numId w:val="25"/>
              </w:numPr>
              <w:suppressAutoHyphens/>
              <w:snapToGrid w:val="0"/>
              <w:spacing w:after="120" w:line="240" w:lineRule="auto"/>
              <w:rPr>
                <w:rFonts w:ascii="Times" w:hAnsi="Times" w:cs="Times"/>
                <w:sz w:val="20"/>
                <w:szCs w:val="20"/>
              </w:rPr>
            </w:pPr>
            <w:r w:rsidRPr="002D0F2C">
              <w:rPr>
                <w:rFonts w:ascii="Times" w:hAnsi="Times" w:cs="Times"/>
                <w:sz w:val="20"/>
                <w:szCs w:val="20"/>
              </w:rPr>
              <w:t>Note: Results refer to Table 5.2 of R1-2308340</w:t>
            </w:r>
          </w:p>
          <w:p w14:paraId="01D45510" w14:textId="77777777" w:rsidR="00696F2C" w:rsidRDefault="00696F2C" w:rsidP="00696F2C">
            <w:pPr>
              <w:suppressAutoHyphens/>
              <w:snapToGrid w:val="0"/>
              <w:spacing w:after="120" w:line="240" w:lineRule="auto"/>
              <w:rPr>
                <w:rFonts w:ascii="Times" w:hAnsi="Times" w:cs="Times"/>
                <w:sz w:val="20"/>
                <w:szCs w:val="20"/>
              </w:rPr>
            </w:pPr>
          </w:p>
          <w:p w14:paraId="695831C7" w14:textId="4E84F695" w:rsidR="00696F2C" w:rsidRDefault="00696F2C" w:rsidP="00696F2C">
            <w:pPr>
              <w:rPr>
                <w:rFonts w:ascii="Times" w:hAnsi="Times" w:cs="Times"/>
                <w:color w:val="000000"/>
                <w:sz w:val="20"/>
                <w:szCs w:val="20"/>
              </w:rPr>
            </w:pPr>
            <w:r w:rsidRPr="00FB2226">
              <w:rPr>
                <w:rFonts w:ascii="Times" w:hAnsi="Times" w:cs="Times"/>
                <w:b/>
                <w:bCs/>
                <w:sz w:val="20"/>
                <w:szCs w:val="20"/>
              </w:rPr>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 xml:space="preserve">Generalization across number of </w:t>
            </w:r>
            <w:proofErr w:type="spellStart"/>
            <w:r>
              <w:rPr>
                <w:rFonts w:ascii="Times" w:hAnsi="Times" w:cs="Times"/>
                <w:b/>
                <w:bCs/>
                <w:i/>
                <w:iCs/>
                <w:sz w:val="20"/>
                <w:szCs w:val="20"/>
              </w:rPr>
              <w:t>tx</w:t>
            </w:r>
            <w:proofErr w:type="spellEnd"/>
            <w:r>
              <w:rPr>
                <w:rFonts w:ascii="Times" w:hAnsi="Times" w:cs="Times"/>
                <w:b/>
                <w:bCs/>
                <w:i/>
                <w:iCs/>
                <w:sz w:val="20"/>
                <w:szCs w:val="20"/>
              </w:rPr>
              <w:t xml:space="preserve"> ports)</w:t>
            </w:r>
          </w:p>
          <w:p w14:paraId="497169B0" w14:textId="19BC56BC" w:rsidR="00696F2C" w:rsidRPr="002F5440" w:rsidRDefault="00696F2C" w:rsidP="00696F2C">
            <w:pPr>
              <w:rPr>
                <w:rFonts w:ascii="Times" w:hAnsi="Times" w:cs="Times"/>
                <w:color w:val="000000"/>
                <w:sz w:val="20"/>
                <w:szCs w:val="20"/>
              </w:rPr>
            </w:pPr>
            <w:r w:rsidRPr="002F5440">
              <w:rPr>
                <w:rFonts w:ascii="Times" w:hAnsi="Times" w:cs="Times"/>
                <w:color w:val="000000"/>
                <w:sz w:val="20"/>
                <w:szCs w:val="20"/>
              </w:rPr>
              <w:t xml:space="preserve">For the scalability verification of AI/ML based CSI compression over various Tx port numbers, compared to the generalization Case 1 where the AI/ML model is trained with dataset subject to a certain Tx port </w:t>
            </w:r>
            <w:proofErr w:type="spellStart"/>
            <w:r w:rsidRPr="002F5440">
              <w:rPr>
                <w:rFonts w:ascii="Times" w:hAnsi="Times" w:cs="Times"/>
                <w:color w:val="000000"/>
                <w:sz w:val="20"/>
                <w:szCs w:val="20"/>
              </w:rPr>
              <w:t>number#B</w:t>
            </w:r>
            <w:proofErr w:type="spellEnd"/>
            <w:r w:rsidRPr="002F5440">
              <w:rPr>
                <w:rFonts w:ascii="Times" w:hAnsi="Times" w:cs="Times"/>
                <w:color w:val="000000"/>
                <w:sz w:val="20"/>
                <w:szCs w:val="20"/>
              </w:rPr>
              <w:t xml:space="preserve"> and applied for inference with a same Tx port </w:t>
            </w:r>
            <w:proofErr w:type="spellStart"/>
            <w:r w:rsidRPr="002F5440">
              <w:rPr>
                <w:rFonts w:ascii="Times" w:hAnsi="Times" w:cs="Times"/>
                <w:color w:val="000000"/>
                <w:sz w:val="20"/>
                <w:szCs w:val="20"/>
              </w:rPr>
              <w:t>number#B</w:t>
            </w:r>
            <w:proofErr w:type="spellEnd"/>
            <w:r w:rsidRPr="002F5440">
              <w:rPr>
                <w:rFonts w:ascii="Times" w:hAnsi="Times" w:cs="Times"/>
                <w:color w:val="000000"/>
                <w:sz w:val="20"/>
                <w:szCs w:val="20"/>
              </w:rPr>
              <w:t>,</w:t>
            </w:r>
          </w:p>
          <w:p w14:paraId="1EF064C6" w14:textId="77777777" w:rsidR="00696F2C" w:rsidRPr="002F5440" w:rsidRDefault="00696F2C" w:rsidP="00922DFE">
            <w:pPr>
              <w:numPr>
                <w:ilvl w:val="0"/>
                <w:numId w:val="25"/>
              </w:numPr>
              <w:suppressAutoHyphens/>
              <w:snapToGrid w:val="0"/>
              <w:spacing w:after="120" w:line="240" w:lineRule="auto"/>
              <w:rPr>
                <w:rFonts w:ascii="Times" w:hAnsi="Times" w:cs="Times"/>
                <w:sz w:val="20"/>
                <w:szCs w:val="20"/>
              </w:rPr>
            </w:pPr>
            <w:r w:rsidRPr="002F5440">
              <w:rPr>
                <w:rFonts w:ascii="Times" w:hAnsi="Times" w:cs="Times"/>
                <w:color w:val="000000"/>
                <w:sz w:val="20"/>
                <w:szCs w:val="20"/>
              </w:rPr>
              <w:t xml:space="preserve">For generalization Case 2, significant performance degradations are observed in general, if Tx port </w:t>
            </w:r>
            <w:proofErr w:type="spellStart"/>
            <w:r w:rsidRPr="002F5440">
              <w:rPr>
                <w:rFonts w:ascii="Times" w:hAnsi="Times" w:cs="Times"/>
                <w:sz w:val="20"/>
                <w:szCs w:val="20"/>
              </w:rPr>
              <w:t>number#A</w:t>
            </w:r>
            <w:proofErr w:type="spellEnd"/>
            <w:r w:rsidRPr="002F5440">
              <w:rPr>
                <w:rFonts w:ascii="Times" w:hAnsi="Times" w:cs="Times"/>
                <w:sz w:val="20"/>
                <w:szCs w:val="20"/>
              </w:rPr>
              <w:t xml:space="preserve"> is 32 &amp;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is 16, as -3.37%~-21.8% degradations are observed by 4 sources [OPPO, Fujitsu, ZTE, vivo]</w:t>
            </w:r>
          </w:p>
          <w:p w14:paraId="0756BF9F" w14:textId="77777777" w:rsidR="00696F2C" w:rsidRPr="002F5440" w:rsidRDefault="00696F2C" w:rsidP="00922DFE">
            <w:pPr>
              <w:numPr>
                <w:ilvl w:val="0"/>
                <w:numId w:val="25"/>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For generalization Case 3, generalized performance of the AI/ML model can be achieved (0%~-3.94% loss or positive gains) for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subject to any of 16 and 32, if the training dataset is constructed with data samples subject to multiple Tx port numbers including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and an appropriate scalability solution is performed to scale the dimension of the AI/ML model, as observed by 9 sources [Huawei, OPPO, NTT DOCOMO, CATT, ZTE, </w:t>
            </w:r>
            <w:proofErr w:type="spellStart"/>
            <w:r w:rsidRPr="002F5440">
              <w:rPr>
                <w:rFonts w:ascii="Times" w:hAnsi="Times" w:cs="Times"/>
                <w:sz w:val="20"/>
                <w:szCs w:val="20"/>
              </w:rPr>
              <w:t>Fujistu</w:t>
            </w:r>
            <w:proofErr w:type="spellEnd"/>
            <w:r w:rsidRPr="002F5440">
              <w:rPr>
                <w:rFonts w:ascii="Times" w:hAnsi="Times" w:cs="Times"/>
                <w:sz w:val="20"/>
                <w:szCs w:val="20"/>
              </w:rPr>
              <w:t xml:space="preserve">, Nokia, </w:t>
            </w:r>
            <w:proofErr w:type="spellStart"/>
            <w:r w:rsidRPr="002F5440">
              <w:rPr>
                <w:rFonts w:ascii="Times" w:hAnsi="Times" w:cs="Times"/>
                <w:sz w:val="20"/>
                <w:szCs w:val="20"/>
              </w:rPr>
              <w:t>Mavenir</w:t>
            </w:r>
            <w:proofErr w:type="spellEnd"/>
            <w:r w:rsidRPr="002F5440">
              <w:rPr>
                <w:rFonts w:ascii="Times" w:hAnsi="Times" w:cs="Times"/>
                <w:sz w:val="20"/>
                <w:szCs w:val="20"/>
              </w:rPr>
              <w:t>, Qualcomm].</w:t>
            </w:r>
          </w:p>
          <w:p w14:paraId="2601F960" w14:textId="77777777" w:rsidR="00696F2C" w:rsidRPr="002F5440" w:rsidRDefault="00696F2C" w:rsidP="00922DFE">
            <w:pPr>
              <w:numPr>
                <w:ilvl w:val="1"/>
                <w:numId w:val="25"/>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Minor loss (0%~-1.6%) are observed by 8 sources [Huawei, OPPO, </w:t>
            </w:r>
            <w:proofErr w:type="spellStart"/>
            <w:r w:rsidRPr="002F5440">
              <w:rPr>
                <w:rFonts w:ascii="Times" w:hAnsi="Times" w:cs="Times"/>
                <w:sz w:val="20"/>
                <w:szCs w:val="20"/>
              </w:rPr>
              <w:t>Fujistu</w:t>
            </w:r>
            <w:proofErr w:type="spellEnd"/>
            <w:r w:rsidRPr="002F5440">
              <w:rPr>
                <w:rFonts w:ascii="Times" w:hAnsi="Times" w:cs="Times"/>
                <w:sz w:val="20"/>
                <w:szCs w:val="20"/>
              </w:rPr>
              <w:t xml:space="preserve">, CATT, ZTE, NTT DOCOMO, </w:t>
            </w:r>
            <w:proofErr w:type="spellStart"/>
            <w:r w:rsidRPr="002F5440">
              <w:rPr>
                <w:rFonts w:ascii="Times" w:hAnsi="Times" w:cs="Times"/>
                <w:sz w:val="20"/>
                <w:szCs w:val="20"/>
              </w:rPr>
              <w:t>Mavenir</w:t>
            </w:r>
            <w:proofErr w:type="spellEnd"/>
            <w:r w:rsidRPr="002F5440">
              <w:rPr>
                <w:rFonts w:ascii="Times" w:hAnsi="Times" w:cs="Times"/>
                <w:sz w:val="20"/>
                <w:szCs w:val="20"/>
              </w:rPr>
              <w:t>, Qualcomm].</w:t>
            </w:r>
          </w:p>
          <w:p w14:paraId="34C89DB6" w14:textId="77777777" w:rsidR="00696F2C" w:rsidRPr="002F5440" w:rsidRDefault="00696F2C" w:rsidP="00922DFE">
            <w:pPr>
              <w:numPr>
                <w:ilvl w:val="1"/>
                <w:numId w:val="25"/>
              </w:numPr>
              <w:suppressAutoHyphens/>
              <w:snapToGrid w:val="0"/>
              <w:spacing w:after="120" w:line="240" w:lineRule="auto"/>
              <w:rPr>
                <w:rFonts w:ascii="Times" w:hAnsi="Times" w:cs="Times"/>
                <w:sz w:val="20"/>
                <w:szCs w:val="20"/>
              </w:rPr>
            </w:pPr>
            <w:r w:rsidRPr="002F5440">
              <w:rPr>
                <w:rFonts w:ascii="Times" w:hAnsi="Times" w:cs="Times"/>
                <w:sz w:val="20"/>
                <w:szCs w:val="20"/>
              </w:rPr>
              <w:t>Moderate loss (-2.02%~ -3.94%) are observed by 4 sources [Nokia, CATT, NTT DOCOMO, Qualcomm].</w:t>
            </w:r>
          </w:p>
          <w:p w14:paraId="0F570DB0" w14:textId="77777777" w:rsidR="00696F2C" w:rsidRPr="002F5440" w:rsidRDefault="00696F2C" w:rsidP="00922DFE">
            <w:pPr>
              <w:numPr>
                <w:ilvl w:val="1"/>
                <w:numId w:val="25"/>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Positive gains are observed by 5 sources [OPPO, ZTE, </w:t>
            </w:r>
            <w:proofErr w:type="spellStart"/>
            <w:r w:rsidRPr="002F5440">
              <w:rPr>
                <w:rFonts w:ascii="Times" w:hAnsi="Times" w:cs="Times"/>
                <w:sz w:val="20"/>
                <w:szCs w:val="20"/>
              </w:rPr>
              <w:t>Fujistu</w:t>
            </w:r>
            <w:proofErr w:type="spellEnd"/>
            <w:r w:rsidRPr="002F5440">
              <w:rPr>
                <w:rFonts w:ascii="Times" w:hAnsi="Times" w:cs="Times"/>
                <w:sz w:val="20"/>
                <w:szCs w:val="20"/>
              </w:rPr>
              <w:t>, CATT, NTT DOCOMO].</w:t>
            </w:r>
          </w:p>
          <w:p w14:paraId="19B4BFC1" w14:textId="77777777" w:rsidR="00696F2C" w:rsidRPr="002F5440" w:rsidRDefault="00696F2C" w:rsidP="00922DFE">
            <w:pPr>
              <w:numPr>
                <w:ilvl w:val="1"/>
                <w:numId w:val="25"/>
              </w:numPr>
              <w:suppressAutoHyphens/>
              <w:snapToGrid w:val="0"/>
              <w:spacing w:after="120" w:line="240" w:lineRule="auto"/>
              <w:rPr>
                <w:rFonts w:ascii="Times" w:hAnsi="Times" w:cs="Times"/>
                <w:sz w:val="20"/>
                <w:szCs w:val="20"/>
              </w:rPr>
            </w:pPr>
            <w:r w:rsidRPr="002F5440">
              <w:rPr>
                <w:rFonts w:ascii="Times" w:hAnsi="Times" w:cs="Times"/>
                <w:sz w:val="20"/>
                <w:szCs w:val="20"/>
              </w:rPr>
              <w:t xml:space="preserve">Note: Significant degradations of up to -9.76% are still observed by 2 sources [CATT, </w:t>
            </w:r>
            <w:proofErr w:type="spellStart"/>
            <w:r w:rsidRPr="002F5440">
              <w:rPr>
                <w:rFonts w:ascii="Times" w:hAnsi="Times" w:cs="Times"/>
                <w:sz w:val="20"/>
                <w:szCs w:val="20"/>
              </w:rPr>
              <w:t>Mavenir</w:t>
            </w:r>
            <w:proofErr w:type="spellEnd"/>
            <w:r w:rsidRPr="002F5440">
              <w:rPr>
                <w:rFonts w:ascii="Times" w:hAnsi="Times" w:cs="Times"/>
                <w:sz w:val="20"/>
                <w:szCs w:val="20"/>
              </w:rPr>
              <w:t xml:space="preserve">] for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subject to 32 ports, and for Tx port </w:t>
            </w:r>
            <w:proofErr w:type="spellStart"/>
            <w:r w:rsidRPr="002F5440">
              <w:rPr>
                <w:rFonts w:ascii="Times" w:hAnsi="Times" w:cs="Times"/>
                <w:sz w:val="20"/>
                <w:szCs w:val="20"/>
              </w:rPr>
              <w:t>number#B</w:t>
            </w:r>
            <w:proofErr w:type="spellEnd"/>
            <w:r w:rsidRPr="002F5440">
              <w:rPr>
                <w:rFonts w:ascii="Times" w:hAnsi="Times" w:cs="Times"/>
                <w:sz w:val="20"/>
                <w:szCs w:val="20"/>
              </w:rPr>
              <w:t xml:space="preserve"> subject to 16 ports</w:t>
            </w:r>
          </w:p>
          <w:p w14:paraId="462D0609" w14:textId="77777777" w:rsidR="00696F2C" w:rsidRPr="002F5440" w:rsidRDefault="00696F2C" w:rsidP="00922DFE">
            <w:pPr>
              <w:numPr>
                <w:ilvl w:val="1"/>
                <w:numId w:val="25"/>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 xml:space="preserve">Note: Pre/post-processing of truncation/padding is adopted by 6 sources [Huawei, OPPO, NTT DOCOMO, ZTE, </w:t>
            </w:r>
            <w:proofErr w:type="spellStart"/>
            <w:r w:rsidRPr="002F5440">
              <w:rPr>
                <w:rFonts w:ascii="Times" w:hAnsi="Times" w:cs="Times"/>
                <w:color w:val="000000"/>
                <w:sz w:val="20"/>
                <w:szCs w:val="20"/>
              </w:rPr>
              <w:t>Fujistu</w:t>
            </w:r>
            <w:proofErr w:type="spellEnd"/>
            <w:r w:rsidRPr="002F5440">
              <w:rPr>
                <w:rFonts w:ascii="Times" w:hAnsi="Times" w:cs="Times"/>
                <w:color w:val="000000"/>
                <w:sz w:val="20"/>
                <w:szCs w:val="20"/>
              </w:rPr>
              <w:t>, Nokia], and adaptation layer in the AL/ML model is adopted by 1 source [CATT].</w:t>
            </w:r>
          </w:p>
          <w:p w14:paraId="484D6694" w14:textId="77777777" w:rsidR="00696F2C" w:rsidRPr="002F5440" w:rsidRDefault="00696F2C" w:rsidP="00922DFE">
            <w:pPr>
              <w:numPr>
                <w:ilvl w:val="0"/>
                <w:numId w:val="26"/>
              </w:numPr>
              <w:tabs>
                <w:tab w:val="num" w:pos="0"/>
              </w:tabs>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Note: the above results are based on the following assumptions besides the assumptions of the agreed EVM table</w:t>
            </w:r>
          </w:p>
          <w:p w14:paraId="5C651767" w14:textId="77777777" w:rsidR="00696F2C" w:rsidRPr="002F5440" w:rsidRDefault="00696F2C" w:rsidP="00922DFE">
            <w:pPr>
              <w:numPr>
                <w:ilvl w:val="1"/>
                <w:numId w:val="25"/>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Precoding matrix is used as the model input.</w:t>
            </w:r>
          </w:p>
          <w:p w14:paraId="2D3FA9E1" w14:textId="77777777" w:rsidR="00696F2C" w:rsidRPr="002F5440" w:rsidRDefault="00696F2C" w:rsidP="00922DFE">
            <w:pPr>
              <w:numPr>
                <w:ilvl w:val="1"/>
                <w:numId w:val="25"/>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Training data samples are not quantized, i.e., Float32 is used/represented.</w:t>
            </w:r>
          </w:p>
          <w:p w14:paraId="7E64DFF2" w14:textId="77777777" w:rsidR="00696F2C" w:rsidRPr="002F5440" w:rsidRDefault="00696F2C" w:rsidP="00922DFE">
            <w:pPr>
              <w:numPr>
                <w:ilvl w:val="1"/>
                <w:numId w:val="25"/>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1-on-1 joint training is assumed.</w:t>
            </w:r>
          </w:p>
          <w:p w14:paraId="1BF0883C" w14:textId="77777777" w:rsidR="00885416" w:rsidRDefault="00696F2C" w:rsidP="00922DFE">
            <w:pPr>
              <w:numPr>
                <w:ilvl w:val="1"/>
                <w:numId w:val="25"/>
              </w:numPr>
              <w:suppressAutoHyphens/>
              <w:snapToGrid w:val="0"/>
              <w:spacing w:after="120" w:line="240" w:lineRule="auto"/>
              <w:rPr>
                <w:rFonts w:ascii="Times" w:hAnsi="Times" w:cs="Times"/>
                <w:color w:val="000000"/>
                <w:sz w:val="20"/>
                <w:szCs w:val="20"/>
              </w:rPr>
            </w:pPr>
            <w:r w:rsidRPr="002F5440">
              <w:rPr>
                <w:rFonts w:ascii="Times" w:hAnsi="Times" w:cs="Times"/>
                <w:color w:val="000000"/>
                <w:sz w:val="20"/>
                <w:szCs w:val="20"/>
              </w:rPr>
              <w:t>The performance metric is SGCS in linear value for layer 1/2/3/4.</w:t>
            </w:r>
          </w:p>
          <w:p w14:paraId="2A781673" w14:textId="77777777" w:rsidR="00696F2C" w:rsidRPr="00885416" w:rsidRDefault="00696F2C" w:rsidP="00922DFE">
            <w:pPr>
              <w:numPr>
                <w:ilvl w:val="1"/>
                <w:numId w:val="25"/>
              </w:numPr>
              <w:suppressAutoHyphens/>
              <w:snapToGrid w:val="0"/>
              <w:spacing w:after="120" w:line="240" w:lineRule="auto"/>
              <w:rPr>
                <w:rFonts w:ascii="Times" w:hAnsi="Times" w:cs="Times"/>
                <w:color w:val="000000"/>
                <w:sz w:val="20"/>
                <w:szCs w:val="20"/>
              </w:rPr>
            </w:pPr>
            <w:r w:rsidRPr="00885416">
              <w:rPr>
                <w:rFonts w:ascii="Times" w:hAnsi="Times" w:cs="Times"/>
                <w:color w:val="000000"/>
                <w:sz w:val="20"/>
                <w:szCs w:val="20"/>
              </w:rPr>
              <w:t xml:space="preserve">Note: Results refer to </w:t>
            </w:r>
            <w:r w:rsidRPr="00885416">
              <w:rPr>
                <w:rFonts w:ascii="Times" w:hAnsi="Times" w:cs="Times"/>
                <w:sz w:val="20"/>
                <w:szCs w:val="20"/>
              </w:rPr>
              <w:t>Table 5.3 of R1-2308340</w:t>
            </w:r>
          </w:p>
          <w:p w14:paraId="7D1D745E" w14:textId="77777777" w:rsidR="00885416" w:rsidRDefault="00885416" w:rsidP="00885416">
            <w:pPr>
              <w:suppressAutoHyphens/>
              <w:snapToGrid w:val="0"/>
              <w:spacing w:after="120" w:line="240" w:lineRule="auto"/>
              <w:rPr>
                <w:rFonts w:ascii="Times" w:hAnsi="Times" w:cs="Times"/>
                <w:sz w:val="20"/>
                <w:szCs w:val="20"/>
              </w:rPr>
            </w:pPr>
          </w:p>
          <w:p w14:paraId="13AD85C8" w14:textId="2BFAF2BE" w:rsidR="00885416" w:rsidRPr="00885416" w:rsidRDefault="00885416" w:rsidP="00885416">
            <w:pPr>
              <w:rPr>
                <w:rFonts w:ascii="Times" w:hAnsi="Times" w:cs="Times"/>
                <w:color w:val="000000"/>
                <w:sz w:val="20"/>
                <w:szCs w:val="20"/>
              </w:rPr>
            </w:pPr>
            <w:r w:rsidRPr="00FB2226">
              <w:rPr>
                <w:rFonts w:ascii="Times" w:hAnsi="Times" w:cs="Times"/>
                <w:b/>
                <w:bCs/>
                <w:sz w:val="20"/>
                <w:szCs w:val="20"/>
              </w:rPr>
              <w:t>Observation</w:t>
            </w:r>
            <w:r>
              <w:rPr>
                <w:rFonts w:ascii="Times" w:hAnsi="Times" w:cs="Times"/>
                <w:b/>
                <w:bCs/>
                <w:sz w:val="20"/>
                <w:szCs w:val="20"/>
              </w:rPr>
              <w:t xml:space="preserve"> </w:t>
            </w:r>
            <w:proofErr w:type="gramStart"/>
            <w:r>
              <w:rPr>
                <w:rFonts w:ascii="Times" w:hAnsi="Times" w:cs="Times"/>
                <w:b/>
                <w:bCs/>
                <w:sz w:val="20"/>
                <w:szCs w:val="20"/>
              </w:rPr>
              <w:t xml:space="preserve">   </w:t>
            </w:r>
            <w:r>
              <w:rPr>
                <w:rFonts w:ascii="Times" w:hAnsi="Times" w:cs="Times"/>
                <w:b/>
                <w:bCs/>
                <w:i/>
                <w:iCs/>
                <w:sz w:val="20"/>
                <w:szCs w:val="20"/>
              </w:rPr>
              <w:t>(</w:t>
            </w:r>
            <w:proofErr w:type="gramEnd"/>
            <w:r>
              <w:rPr>
                <w:rFonts w:ascii="Times" w:hAnsi="Times" w:cs="Times"/>
                <w:b/>
                <w:bCs/>
                <w:i/>
                <w:iCs/>
                <w:sz w:val="20"/>
                <w:szCs w:val="20"/>
              </w:rPr>
              <w:t>Generalization across payload size)</w:t>
            </w:r>
          </w:p>
          <w:p w14:paraId="0B4BE2EA" w14:textId="033B4407" w:rsidR="00885416" w:rsidRPr="00A62F54" w:rsidRDefault="00885416" w:rsidP="00885416">
            <w:pPr>
              <w:spacing w:line="240" w:lineRule="auto"/>
              <w:rPr>
                <w:rFonts w:ascii="Times" w:hAnsi="Times" w:cs="Times"/>
                <w:sz w:val="20"/>
                <w:szCs w:val="20"/>
              </w:rPr>
            </w:pPr>
            <w:r w:rsidRPr="00A62F54">
              <w:rPr>
                <w:rFonts w:ascii="Times" w:hAnsi="Times" w:cs="Times"/>
                <w:sz w:val="20"/>
                <w:szCs w:val="20"/>
              </w:rPr>
              <w:t xml:space="preserve">For the scalability verification of AI/ML based CSI compression over various CSI payload sizes, compared to the generalization Case 1 where the AI/ML model is trained with dataset subject to a certain CSI payload </w:t>
            </w:r>
            <w:proofErr w:type="spellStart"/>
            <w:r w:rsidRPr="00A62F54">
              <w:rPr>
                <w:rFonts w:ascii="Times" w:hAnsi="Times" w:cs="Times"/>
                <w:sz w:val="20"/>
                <w:szCs w:val="20"/>
              </w:rPr>
              <w:t>size#B</w:t>
            </w:r>
            <w:proofErr w:type="spellEnd"/>
            <w:r w:rsidRPr="00A62F54">
              <w:rPr>
                <w:rFonts w:ascii="Times" w:hAnsi="Times" w:cs="Times"/>
                <w:sz w:val="20"/>
                <w:szCs w:val="20"/>
              </w:rPr>
              <w:t xml:space="preserve"> and applied for inference with a same CSI payload </w:t>
            </w:r>
            <w:proofErr w:type="spellStart"/>
            <w:r w:rsidRPr="00A62F54">
              <w:rPr>
                <w:rFonts w:ascii="Times" w:hAnsi="Times" w:cs="Times"/>
                <w:sz w:val="20"/>
                <w:szCs w:val="20"/>
              </w:rPr>
              <w:t>size#B</w:t>
            </w:r>
            <w:proofErr w:type="spellEnd"/>
            <w:r w:rsidRPr="00A62F54">
              <w:rPr>
                <w:rFonts w:ascii="Times" w:hAnsi="Times" w:cs="Times"/>
                <w:sz w:val="20"/>
                <w:szCs w:val="20"/>
              </w:rPr>
              <w:t>,</w:t>
            </w:r>
          </w:p>
          <w:p w14:paraId="794CDE8E" w14:textId="77777777" w:rsidR="00885416" w:rsidRPr="00A62F54" w:rsidRDefault="00885416" w:rsidP="00922DFE">
            <w:pPr>
              <w:numPr>
                <w:ilvl w:val="0"/>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For generalization Case 2, significant performance degradations are observed in general, as -5.3%~-14.7% degradations are observed by 2 sources [Ericsson, OPPO].</w:t>
            </w:r>
          </w:p>
          <w:p w14:paraId="1502EC98" w14:textId="77777777" w:rsidR="00885416" w:rsidRPr="00A62F54" w:rsidRDefault="00885416" w:rsidP="00922DFE">
            <w:pPr>
              <w:numPr>
                <w:ilvl w:val="0"/>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 xml:space="preserve">Generalized performance of the AI/ML model can be achieved (-0%~-5.9%loss) under generalization Case 3 for the inference on CSI payload </w:t>
            </w:r>
            <w:proofErr w:type="spellStart"/>
            <w:r w:rsidRPr="00A62F54">
              <w:rPr>
                <w:rFonts w:ascii="Times" w:hAnsi="Times" w:cs="Times"/>
                <w:sz w:val="20"/>
                <w:szCs w:val="20"/>
              </w:rPr>
              <w:t>size#B</w:t>
            </w:r>
            <w:proofErr w:type="spellEnd"/>
            <w:r w:rsidRPr="00A62F54">
              <w:rPr>
                <w:rFonts w:ascii="Times" w:hAnsi="Times" w:cs="Times"/>
                <w:sz w:val="20"/>
                <w:szCs w:val="20"/>
              </w:rPr>
              <w:t xml:space="preserve">, if the training dataset is constructed with data samples subject to multiple CSI payload sizes including CSI payload </w:t>
            </w:r>
            <w:proofErr w:type="spellStart"/>
            <w:r w:rsidRPr="00A62F54">
              <w:rPr>
                <w:rFonts w:ascii="Times" w:hAnsi="Times" w:cs="Times"/>
                <w:sz w:val="20"/>
                <w:szCs w:val="20"/>
              </w:rPr>
              <w:t>size#B</w:t>
            </w:r>
            <w:proofErr w:type="spellEnd"/>
            <w:r w:rsidRPr="00A62F54">
              <w:rPr>
                <w:rFonts w:ascii="Times" w:hAnsi="Times" w:cs="Times"/>
                <w:sz w:val="20"/>
                <w:szCs w:val="20"/>
              </w:rPr>
              <w:t xml:space="preserve">, and an appropriate scalability solution is performed to scale the dimension of the AI/ML model, shown by 13 sources [Huawei, </w:t>
            </w:r>
            <w:proofErr w:type="spellStart"/>
            <w:r w:rsidRPr="00A62F54">
              <w:rPr>
                <w:rFonts w:ascii="Times" w:hAnsi="Times" w:cs="Times"/>
                <w:sz w:val="20"/>
                <w:szCs w:val="20"/>
              </w:rPr>
              <w:t>MediatTek</w:t>
            </w:r>
            <w:proofErr w:type="spellEnd"/>
            <w:r w:rsidRPr="00A62F54">
              <w:rPr>
                <w:rFonts w:ascii="Times" w:hAnsi="Times" w:cs="Times"/>
                <w:sz w:val="20"/>
                <w:szCs w:val="20"/>
              </w:rPr>
              <w:t xml:space="preserve">, CMCC, Futurewei, CATT, Nokia, vivo, Ericsson, </w:t>
            </w:r>
            <w:proofErr w:type="spellStart"/>
            <w:r w:rsidRPr="00A62F54">
              <w:rPr>
                <w:rFonts w:ascii="Times" w:hAnsi="Times" w:cs="Times"/>
                <w:sz w:val="20"/>
                <w:szCs w:val="20"/>
              </w:rPr>
              <w:t>Fujistu</w:t>
            </w:r>
            <w:proofErr w:type="spellEnd"/>
            <w:r w:rsidRPr="00A62F54">
              <w:rPr>
                <w:rFonts w:ascii="Times" w:hAnsi="Times" w:cs="Times"/>
                <w:sz w:val="20"/>
                <w:szCs w:val="20"/>
              </w:rPr>
              <w:t xml:space="preserve">, Xiaomi, NTT DOCOMO, OPPO, Qualcomm] (10 sources [Huawei, </w:t>
            </w:r>
            <w:proofErr w:type="spellStart"/>
            <w:r w:rsidRPr="00A62F54">
              <w:rPr>
                <w:rFonts w:ascii="Times" w:hAnsi="Times" w:cs="Times"/>
                <w:sz w:val="20"/>
                <w:szCs w:val="20"/>
              </w:rPr>
              <w:t>MediatTek</w:t>
            </w:r>
            <w:proofErr w:type="spellEnd"/>
            <w:r w:rsidRPr="00A62F54">
              <w:rPr>
                <w:rFonts w:ascii="Times" w:hAnsi="Times" w:cs="Times"/>
                <w:sz w:val="20"/>
                <w:szCs w:val="20"/>
              </w:rPr>
              <w:t xml:space="preserve">, CMCC, Futurewei, CATT, Nokia, vivo, Ericsson, </w:t>
            </w:r>
            <w:proofErr w:type="spellStart"/>
            <w:r w:rsidRPr="00A62F54">
              <w:rPr>
                <w:rFonts w:ascii="Times" w:hAnsi="Times" w:cs="Times"/>
                <w:sz w:val="20"/>
                <w:szCs w:val="20"/>
              </w:rPr>
              <w:t>Fujistu</w:t>
            </w:r>
            <w:proofErr w:type="spellEnd"/>
            <w:r w:rsidRPr="00A62F54">
              <w:rPr>
                <w:rFonts w:ascii="Times" w:hAnsi="Times" w:cs="Times"/>
                <w:sz w:val="20"/>
                <w:szCs w:val="20"/>
              </w:rPr>
              <w:t>, Xiaomi]</w:t>
            </w:r>
            <w:r w:rsidRPr="00A62F54">
              <w:rPr>
                <w:rFonts w:ascii="Times" w:hAnsi="Times" w:cs="Times"/>
                <w:strike/>
                <w:sz w:val="20"/>
                <w:szCs w:val="20"/>
              </w:rPr>
              <w:t xml:space="preserve"> </w:t>
            </w:r>
            <w:r w:rsidRPr="00A62F54">
              <w:rPr>
                <w:rFonts w:ascii="Times" w:hAnsi="Times" w:cs="Times"/>
                <w:sz w:val="20"/>
                <w:szCs w:val="20"/>
              </w:rPr>
              <w:t xml:space="preserve">showing -0%~-2.2% loss, 7 sources [OPPO, Nokia, NTT DOCOMO, CATT, MediaTek, </w:t>
            </w:r>
            <w:proofErr w:type="spellStart"/>
            <w:r w:rsidRPr="00A62F54">
              <w:rPr>
                <w:rFonts w:ascii="Times" w:hAnsi="Times" w:cs="Times"/>
                <w:sz w:val="20"/>
                <w:szCs w:val="20"/>
              </w:rPr>
              <w:t>Qulcomm</w:t>
            </w:r>
            <w:proofErr w:type="spellEnd"/>
            <w:r w:rsidRPr="00A62F54">
              <w:rPr>
                <w:rFonts w:ascii="Times" w:hAnsi="Times" w:cs="Times"/>
                <w:sz w:val="20"/>
                <w:szCs w:val="20"/>
              </w:rPr>
              <w:t>, vivo] showing -2.3%~-5.9% loss, 5 sources [Ericsson, CATT, Qualcomm, vivo, NTT DOCOMO] showing positive gain). The scalability solution is adopted as follows:</w:t>
            </w:r>
          </w:p>
          <w:p w14:paraId="2C3B3233"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 xml:space="preserve">Pre/post-processing of truncation/padding, adopted by 6 sources [OPPO, </w:t>
            </w:r>
            <w:proofErr w:type="spellStart"/>
            <w:r w:rsidRPr="00A62F54">
              <w:rPr>
                <w:rFonts w:ascii="Times" w:hAnsi="Times" w:cs="Times"/>
                <w:sz w:val="20"/>
                <w:szCs w:val="20"/>
              </w:rPr>
              <w:t>Fujistu</w:t>
            </w:r>
            <w:proofErr w:type="spellEnd"/>
            <w:r w:rsidRPr="00A62F54">
              <w:rPr>
                <w:rFonts w:ascii="Times" w:hAnsi="Times" w:cs="Times"/>
                <w:sz w:val="20"/>
                <w:szCs w:val="20"/>
              </w:rPr>
              <w:t>, CMCC, vivo, Xiaomi, Futurewei], showing -0% ~-5.9% loss or positive gain.</w:t>
            </w:r>
          </w:p>
          <w:p w14:paraId="7601A418"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Various quantization granularities, adopted by 1 source [Ericsson], showing -0.7% loss or positive gain.</w:t>
            </w:r>
          </w:p>
          <w:p w14:paraId="38011731"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 xml:space="preserve">Adaptation layer in the AL/ML model, adopted by 6 sources [Huawei, </w:t>
            </w:r>
            <w:proofErr w:type="spellStart"/>
            <w:r w:rsidRPr="00A62F54">
              <w:rPr>
                <w:rFonts w:ascii="Times" w:hAnsi="Times" w:cs="Times"/>
                <w:sz w:val="20"/>
                <w:szCs w:val="20"/>
              </w:rPr>
              <w:t>Mediatek</w:t>
            </w:r>
            <w:proofErr w:type="spellEnd"/>
            <w:r w:rsidRPr="00A62F54">
              <w:rPr>
                <w:rFonts w:ascii="Times" w:hAnsi="Times" w:cs="Times"/>
                <w:sz w:val="20"/>
                <w:szCs w:val="20"/>
              </w:rPr>
              <w:t>, Qualcomm, Nokia, NTT DOCOMO, CATT], showing -0%~-4.78% loss or positive gain.</w:t>
            </w:r>
          </w:p>
          <w:p w14:paraId="1CE390FD"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Note: Significant degradations of up to -14.22% are still observed by 2 sources [Xiaomi, CATT] for generalization Case 3.</w:t>
            </w:r>
          </w:p>
          <w:p w14:paraId="613DF9BF" w14:textId="77777777" w:rsidR="00885416" w:rsidRPr="00A62F54" w:rsidRDefault="00885416" w:rsidP="00922DFE">
            <w:pPr>
              <w:numPr>
                <w:ilvl w:val="0"/>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Note: the above results are based on the following assumptions</w:t>
            </w:r>
          </w:p>
          <w:p w14:paraId="21A30B4D"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Precoding matrix is used as the model input.</w:t>
            </w:r>
          </w:p>
          <w:p w14:paraId="06F54691"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Training data samples are not quantized, i.e., Float32 is used/represented.</w:t>
            </w:r>
          </w:p>
          <w:p w14:paraId="0AA0E7FE"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1-on-1 joint training is assumed.</w:t>
            </w:r>
          </w:p>
          <w:p w14:paraId="59F0C168"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Input/output scalability dimension Case 3 is adopted: A pair of CSI generation part with scalable input/output dimensions and CSI reconstruction part with scalable output and/or input dimensions.</w:t>
            </w:r>
          </w:p>
          <w:p w14:paraId="04388D39"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The performance metric is SGCS in linear value for layer 1/2.</w:t>
            </w:r>
          </w:p>
          <w:p w14:paraId="088E8067" w14:textId="77777777" w:rsidR="00885416" w:rsidRPr="00A62F54" w:rsidRDefault="00885416" w:rsidP="00922DFE">
            <w:pPr>
              <w:numPr>
                <w:ilvl w:val="1"/>
                <w:numId w:val="25"/>
              </w:numPr>
              <w:suppressAutoHyphens/>
              <w:snapToGrid w:val="0"/>
              <w:spacing w:after="120" w:line="240" w:lineRule="auto"/>
              <w:rPr>
                <w:rFonts w:ascii="Times" w:hAnsi="Times" w:cs="Times"/>
                <w:sz w:val="20"/>
                <w:szCs w:val="20"/>
              </w:rPr>
            </w:pPr>
            <w:r w:rsidRPr="00A62F54">
              <w:rPr>
                <w:rFonts w:ascii="Times" w:hAnsi="Times" w:cs="Times"/>
                <w:sz w:val="20"/>
                <w:szCs w:val="20"/>
              </w:rPr>
              <w:t>Note: Results refer to Table 5.10 of R1-2308340</w:t>
            </w:r>
          </w:p>
          <w:p w14:paraId="11F96C3F" w14:textId="0F0708FD" w:rsidR="00885416" w:rsidRPr="00885416" w:rsidRDefault="00885416" w:rsidP="00885416">
            <w:pPr>
              <w:suppressAutoHyphens/>
              <w:snapToGrid w:val="0"/>
              <w:spacing w:after="120" w:line="240" w:lineRule="auto"/>
              <w:rPr>
                <w:rFonts w:ascii="Times" w:hAnsi="Times" w:cs="Times"/>
                <w:color w:val="000000"/>
                <w:sz w:val="20"/>
                <w:szCs w:val="20"/>
              </w:rPr>
            </w:pPr>
          </w:p>
        </w:tc>
      </w:tr>
    </w:tbl>
    <w:p w14:paraId="2AB63B08" w14:textId="77777777" w:rsidR="00DC029E" w:rsidRDefault="00DC029E" w:rsidP="006F209F">
      <w:pPr>
        <w:jc w:val="both"/>
      </w:pPr>
    </w:p>
    <w:p w14:paraId="4511794F" w14:textId="77777777" w:rsidR="0016032F" w:rsidRDefault="0016032F" w:rsidP="006F209F">
      <w:pPr>
        <w:jc w:val="both"/>
      </w:pPr>
    </w:p>
    <w:p w14:paraId="6614A86A" w14:textId="77777777" w:rsidR="0016032F" w:rsidRPr="00BA3743" w:rsidRDefault="0016032F" w:rsidP="006F209F">
      <w:pPr>
        <w:jc w:val="both"/>
      </w:pPr>
    </w:p>
    <w:p w14:paraId="7662BBF9" w14:textId="77777777" w:rsidR="002E4881" w:rsidRPr="00F85496" w:rsidRDefault="002E4881" w:rsidP="00E57B02">
      <w:pPr>
        <w:pStyle w:val="Heading1"/>
        <w:numPr>
          <w:ilvl w:val="0"/>
          <w:numId w:val="37"/>
        </w:numPr>
      </w:pPr>
      <w:r w:rsidRPr="00F85496">
        <w:t>References</w:t>
      </w:r>
    </w:p>
    <w:p w14:paraId="50F1A683" w14:textId="77777777" w:rsidR="00440469" w:rsidRDefault="00440469">
      <w:pPr>
        <w:numPr>
          <w:ilvl w:val="0"/>
          <w:numId w:val="7"/>
        </w:numPr>
      </w:pPr>
      <w:bookmarkStart w:id="7" w:name="_Ref101451885"/>
      <w:r w:rsidRPr="009C0DF8">
        <w:t>RP-213599, “New SI: Study on Artificial Intelligence (AI)/Machine Learning (ML) for NR Air Interface”, 3GPP RAN Plenary</w:t>
      </w:r>
      <w:bookmarkEnd w:id="7"/>
    </w:p>
    <w:p w14:paraId="31F6E3D4" w14:textId="0F5CFD08" w:rsidR="00595A5A" w:rsidRDefault="00595A5A">
      <w:pPr>
        <w:numPr>
          <w:ilvl w:val="0"/>
          <w:numId w:val="7"/>
        </w:numPr>
      </w:pPr>
      <w:bookmarkStart w:id="8" w:name="_Ref146571019"/>
      <w:bookmarkStart w:id="9" w:name="_Ref101453495"/>
      <w:r w:rsidRPr="00595A5A">
        <w:t>R1-2308292,</w:t>
      </w:r>
      <w:r>
        <w:t xml:space="preserve"> “</w:t>
      </w:r>
      <w:r w:rsidRPr="00595A5A">
        <w:t>Summary 1 of General Aspects of AI/ML Framework</w:t>
      </w:r>
      <w:r>
        <w:t>”,</w:t>
      </w:r>
      <w:r w:rsidRPr="00595A5A">
        <w:t xml:space="preserve"> 3GPP TSG-RAN WG1 Meeting #114, August 2023</w:t>
      </w:r>
      <w:bookmarkEnd w:id="8"/>
    </w:p>
    <w:p w14:paraId="618DD112" w14:textId="68F59F8D" w:rsidR="00440469" w:rsidRDefault="00440469">
      <w:pPr>
        <w:numPr>
          <w:ilvl w:val="0"/>
          <w:numId w:val="7"/>
        </w:numPr>
      </w:pPr>
      <w:r w:rsidRPr="00B76964">
        <w:t>3GPP TR 37.817</w:t>
      </w:r>
      <w:r>
        <w:t>, Technical Specification Group RAN; Evolved Universal Terrestrial Radio Access (E-UTRA) and NR; Study on enhancement for Data Collection for NR and EN-DC (Release 17)</w:t>
      </w:r>
      <w:bookmarkEnd w:id="9"/>
    </w:p>
    <w:p w14:paraId="18122D74" w14:textId="4A8BA4E7" w:rsidR="00935AC0" w:rsidRDefault="00935AC0">
      <w:pPr>
        <w:numPr>
          <w:ilvl w:val="0"/>
          <w:numId w:val="7"/>
        </w:numPr>
      </w:pPr>
      <w:r w:rsidRPr="00935AC0">
        <w:t>R1-2205023</w:t>
      </w:r>
      <w:r>
        <w:t>, “</w:t>
      </w:r>
      <w:r w:rsidRPr="00935AC0">
        <w:t>General Aspects of AI/ML Framework</w:t>
      </w:r>
      <w:r>
        <w:t>”, Qualcomm</w:t>
      </w:r>
      <w:r w:rsidR="00BA414B">
        <w:t xml:space="preserve">, </w:t>
      </w:r>
      <w:r w:rsidR="00BA414B" w:rsidRPr="00BA414B">
        <w:t>3GPP TSG RAN WG1 #109-</w:t>
      </w:r>
      <w:proofErr w:type="gramStart"/>
      <w:r w:rsidR="00BA414B" w:rsidRPr="00BA414B">
        <w:t>e</w:t>
      </w:r>
      <w:proofErr w:type="gramEnd"/>
    </w:p>
    <w:p w14:paraId="1084CE60" w14:textId="738CBACA" w:rsidR="00D8594D" w:rsidRDefault="00D8594D">
      <w:pPr>
        <w:numPr>
          <w:ilvl w:val="0"/>
          <w:numId w:val="7"/>
        </w:numPr>
      </w:pPr>
      <w:r w:rsidRPr="00D8594D">
        <w:t>R1-2207223</w:t>
      </w:r>
      <w:r>
        <w:t>, “</w:t>
      </w:r>
      <w:r w:rsidRPr="00935AC0">
        <w:t>General Aspects of AI/ML Framework</w:t>
      </w:r>
      <w:r>
        <w:t>”, Qualcomm</w:t>
      </w:r>
      <w:r w:rsidR="00BA414B">
        <w:t xml:space="preserve">, </w:t>
      </w:r>
      <w:r w:rsidR="00BA414B" w:rsidRPr="00BA414B">
        <w:t>3GPP TSG RAN WG1 Meeting #110</w:t>
      </w:r>
    </w:p>
    <w:p w14:paraId="38958BD8" w14:textId="7F0062E2" w:rsidR="00BA414B" w:rsidRDefault="00BA414B">
      <w:pPr>
        <w:numPr>
          <w:ilvl w:val="0"/>
          <w:numId w:val="7"/>
        </w:numPr>
      </w:pPr>
      <w:r w:rsidRPr="00BA414B">
        <w:t>R1-2209975</w:t>
      </w:r>
      <w:r>
        <w:t>, “</w:t>
      </w:r>
      <w:r w:rsidRPr="00935AC0">
        <w:t>General Aspects of AI/ML Framework</w:t>
      </w:r>
      <w:r>
        <w:t xml:space="preserve">”, Qualcomm, </w:t>
      </w:r>
      <w:r w:rsidRPr="00BA414B">
        <w:t>3GPP TSG RAN WG1 Meeting #110-Bis-</w:t>
      </w:r>
      <w:proofErr w:type="gramStart"/>
      <w:r w:rsidRPr="00BA414B">
        <w:t>e</w:t>
      </w:r>
      <w:proofErr w:type="gramEnd"/>
    </w:p>
    <w:p w14:paraId="1CB41D11" w14:textId="7CD75373" w:rsidR="001A6003" w:rsidRDefault="001A6003">
      <w:pPr>
        <w:numPr>
          <w:ilvl w:val="0"/>
          <w:numId w:val="7"/>
        </w:numPr>
      </w:pPr>
      <w:r w:rsidRPr="00BA414B">
        <w:t>R1-22</w:t>
      </w:r>
      <w:r>
        <w:t>12107, “</w:t>
      </w:r>
      <w:r w:rsidRPr="00935AC0">
        <w:t>General Aspects of AI/ML Framework</w:t>
      </w:r>
      <w:r>
        <w:t xml:space="preserve">”, Qualcomm, </w:t>
      </w:r>
      <w:r w:rsidRPr="00BA414B">
        <w:t>3GPP TSG RAN WG1 Meeting #11</w:t>
      </w:r>
      <w:r>
        <w:t>1</w:t>
      </w:r>
    </w:p>
    <w:p w14:paraId="6DE10D62" w14:textId="5E2F2E1F" w:rsidR="004E0DD0" w:rsidRDefault="00BA414B" w:rsidP="00D83898">
      <w:pPr>
        <w:numPr>
          <w:ilvl w:val="0"/>
          <w:numId w:val="7"/>
        </w:numPr>
      </w:pPr>
      <w:r>
        <w:t xml:space="preserve">R1-2210708, </w:t>
      </w:r>
      <w:r w:rsidRPr="00BA414B">
        <w:t>Summary#1 of General Aspects of AI/ML Framework, Moderator (Qualcomm), 3GPP TSG RAN WG1 Meeting #110-Bis-</w:t>
      </w:r>
      <w:proofErr w:type="gramStart"/>
      <w:r w:rsidRPr="00BA414B">
        <w:t>e</w:t>
      </w:r>
      <w:proofErr w:type="gramEnd"/>
    </w:p>
    <w:p w14:paraId="53093B8B" w14:textId="26D1D366" w:rsidR="003673AC" w:rsidRDefault="003673AC" w:rsidP="00D83898">
      <w:pPr>
        <w:numPr>
          <w:ilvl w:val="0"/>
          <w:numId w:val="7"/>
        </w:numPr>
      </w:pPr>
      <w:r>
        <w:t xml:space="preserve">R1-2213003, Revised final summary of General Aspects of AI/ML framework, </w:t>
      </w:r>
      <w:r w:rsidRPr="00BA414B">
        <w:t>Moderator (Qualcomm), 3GPP TSG RAN WG1 Meeting #</w:t>
      </w:r>
      <w:r>
        <w:t>111</w:t>
      </w:r>
    </w:p>
    <w:p w14:paraId="40969070" w14:textId="77777777" w:rsidR="002B5C68" w:rsidRDefault="002B5C68" w:rsidP="002B5C68"/>
    <w:p w14:paraId="270832C8" w14:textId="77777777" w:rsidR="002B5C68" w:rsidRDefault="002B5C68" w:rsidP="002B5C68"/>
    <w:p w14:paraId="3CF72F08" w14:textId="77777777" w:rsidR="002B5C68" w:rsidRDefault="002B5C68" w:rsidP="002B5C68"/>
    <w:sectPr w:rsidR="002B5C68"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9AE75" w14:textId="77777777" w:rsidR="00C80835" w:rsidRDefault="00C80835">
      <w:r>
        <w:separator/>
      </w:r>
    </w:p>
  </w:endnote>
  <w:endnote w:type="continuationSeparator" w:id="0">
    <w:p w14:paraId="57E297CA" w14:textId="77777777" w:rsidR="00C80835" w:rsidRDefault="00C80835">
      <w:r>
        <w:continuationSeparator/>
      </w:r>
    </w:p>
  </w:endnote>
  <w:endnote w:type="continuationNotice" w:id="1">
    <w:p w14:paraId="54D6E1B4" w14:textId="77777777" w:rsidR="00C80835" w:rsidRDefault="00C80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5A0CC" w14:textId="77777777" w:rsidR="00C80835" w:rsidRDefault="00C80835">
      <w:r>
        <w:separator/>
      </w:r>
    </w:p>
  </w:footnote>
  <w:footnote w:type="continuationSeparator" w:id="0">
    <w:p w14:paraId="0F86B187" w14:textId="77777777" w:rsidR="00C80835" w:rsidRDefault="00C80835">
      <w:r>
        <w:continuationSeparator/>
      </w:r>
    </w:p>
  </w:footnote>
  <w:footnote w:type="continuationNotice" w:id="1">
    <w:p w14:paraId="0BB099C8" w14:textId="77777777" w:rsidR="00C80835" w:rsidRDefault="00C80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A27CDF34"/>
    <w:numStyleLink w:val="CurrentList1"/>
  </w:abstractNum>
  <w:abstractNum w:abstractNumId="2" w15:restartNumberingAfterBreak="0">
    <w:nsid w:val="0DF36588"/>
    <w:multiLevelType w:val="multilevel"/>
    <w:tmpl w:val="A27CDF34"/>
    <w:numStyleLink w:val="CurrentList1"/>
  </w:abstractNum>
  <w:abstractNum w:abstractNumId="3"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377B86"/>
    <w:multiLevelType w:val="hybridMultilevel"/>
    <w:tmpl w:val="381E6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FB31EE0"/>
    <w:multiLevelType w:val="hybridMultilevel"/>
    <w:tmpl w:val="4EB60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120141"/>
    <w:multiLevelType w:val="hybridMultilevel"/>
    <w:tmpl w:val="1C4E4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622B2"/>
    <w:multiLevelType w:val="multilevel"/>
    <w:tmpl w:val="A27CDF34"/>
    <w:numStyleLink w:val="CurrentList1"/>
  </w:abstractNum>
  <w:abstractNum w:abstractNumId="24"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722F7"/>
    <w:multiLevelType w:val="hybridMultilevel"/>
    <w:tmpl w:val="468CD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3291391">
    <w:abstractNumId w:val="11"/>
  </w:num>
  <w:num w:numId="2" w16cid:durableId="1509372959">
    <w:abstractNumId w:val="21"/>
  </w:num>
  <w:num w:numId="3" w16cid:durableId="120074361">
    <w:abstractNumId w:val="30"/>
  </w:num>
  <w:num w:numId="4" w16cid:durableId="111949744">
    <w:abstractNumId w:val="32"/>
  </w:num>
  <w:num w:numId="5" w16cid:durableId="1466317499">
    <w:abstractNumId w:val="34"/>
  </w:num>
  <w:num w:numId="6" w16cid:durableId="683287608">
    <w:abstractNumId w:val="28"/>
  </w:num>
  <w:num w:numId="7" w16cid:durableId="698891134">
    <w:abstractNumId w:val="31"/>
  </w:num>
  <w:num w:numId="8" w16cid:durableId="1537304667">
    <w:abstractNumId w:val="18"/>
  </w:num>
  <w:num w:numId="9" w16cid:durableId="1155754249">
    <w:abstractNumId w:val="1"/>
  </w:num>
  <w:num w:numId="10" w16cid:durableId="1573348296">
    <w:abstractNumId w:val="10"/>
  </w:num>
  <w:num w:numId="11" w16cid:durableId="5325320">
    <w:abstractNumId w:val="4"/>
  </w:num>
  <w:num w:numId="12" w16cid:durableId="318966750">
    <w:abstractNumId w:val="37"/>
  </w:num>
  <w:num w:numId="13" w16cid:durableId="1736775152">
    <w:abstractNumId w:val="16"/>
  </w:num>
  <w:num w:numId="14" w16cid:durableId="1406804027">
    <w:abstractNumId w:val="33"/>
  </w:num>
  <w:num w:numId="15" w16cid:durableId="366105714">
    <w:abstractNumId w:val="19"/>
  </w:num>
  <w:num w:numId="16" w16cid:durableId="1434935034">
    <w:abstractNumId w:val="29"/>
  </w:num>
  <w:num w:numId="17" w16cid:durableId="1589078435">
    <w:abstractNumId w:val="15"/>
  </w:num>
  <w:num w:numId="18" w16cid:durableId="2115441559">
    <w:abstractNumId w:val="13"/>
  </w:num>
  <w:num w:numId="19" w16cid:durableId="920917721">
    <w:abstractNumId w:val="36"/>
  </w:num>
  <w:num w:numId="20" w16cid:durableId="691492909">
    <w:abstractNumId w:val="7"/>
  </w:num>
  <w:num w:numId="21" w16cid:durableId="657420101">
    <w:abstractNumId w:val="22"/>
  </w:num>
  <w:num w:numId="22" w16cid:durableId="616183328">
    <w:abstractNumId w:val="9"/>
  </w:num>
  <w:num w:numId="23" w16cid:durableId="567501871">
    <w:abstractNumId w:val="24"/>
  </w:num>
  <w:num w:numId="24" w16cid:durableId="999162262">
    <w:abstractNumId w:val="27"/>
  </w:num>
  <w:num w:numId="25" w16cid:durableId="1510483459">
    <w:abstractNumId w:val="3"/>
  </w:num>
  <w:num w:numId="26" w16cid:durableId="1966809359">
    <w:abstractNumId w:val="20"/>
  </w:num>
  <w:num w:numId="27" w16cid:durableId="769934080">
    <w:abstractNumId w:val="25"/>
  </w:num>
  <w:num w:numId="28" w16cid:durableId="600337199">
    <w:abstractNumId w:val="26"/>
  </w:num>
  <w:num w:numId="29" w16cid:durableId="652488070">
    <w:abstractNumId w:val="6"/>
  </w:num>
  <w:num w:numId="30" w16cid:durableId="842203169">
    <w:abstractNumId w:val="8"/>
  </w:num>
  <w:num w:numId="31" w16cid:durableId="2022856926">
    <w:abstractNumId w:val="14"/>
    <w:lvlOverride w:ilvl="0">
      <w:startOverride w:val="1"/>
    </w:lvlOverride>
  </w:num>
  <w:num w:numId="32" w16cid:durableId="739718117">
    <w:abstractNumId w:val="17"/>
  </w:num>
  <w:num w:numId="33" w16cid:durableId="1986354245">
    <w:abstractNumId w:val="1"/>
  </w:num>
  <w:num w:numId="34" w16cid:durableId="151215891">
    <w:abstractNumId w:val="35"/>
  </w:num>
  <w:num w:numId="35" w16cid:durableId="386497181">
    <w:abstractNumId w:val="5"/>
  </w:num>
  <w:num w:numId="36" w16cid:durableId="798303078">
    <w:abstractNumId w:val="12"/>
  </w:num>
  <w:num w:numId="37" w16cid:durableId="164783422">
    <w:abstractNumId w:val="23"/>
  </w:num>
  <w:num w:numId="38" w16cid:durableId="437406227">
    <w:abstractNumId w:val="2"/>
  </w:num>
  <w:num w:numId="39" w16cid:durableId="201292171">
    <w:abstractNumId w:val="12"/>
  </w:num>
  <w:num w:numId="40" w16cid:durableId="1413624950">
    <w:abstractNumId w:val="12"/>
  </w:num>
  <w:num w:numId="41" w16cid:durableId="977035020">
    <w:abstractNumId w:val="12"/>
  </w:num>
  <w:num w:numId="42" w16cid:durableId="1312514322">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B"/>
    <w:rsid w:val="00003EF4"/>
    <w:rsid w:val="00003F1A"/>
    <w:rsid w:val="0000403F"/>
    <w:rsid w:val="000042C3"/>
    <w:rsid w:val="000044A5"/>
    <w:rsid w:val="0000459A"/>
    <w:rsid w:val="000047B0"/>
    <w:rsid w:val="00004866"/>
    <w:rsid w:val="00004885"/>
    <w:rsid w:val="000048E5"/>
    <w:rsid w:val="0000499E"/>
    <w:rsid w:val="000049C3"/>
    <w:rsid w:val="00004D8C"/>
    <w:rsid w:val="00004DCB"/>
    <w:rsid w:val="000051F0"/>
    <w:rsid w:val="00005269"/>
    <w:rsid w:val="00005320"/>
    <w:rsid w:val="00005499"/>
    <w:rsid w:val="000054ED"/>
    <w:rsid w:val="0000553B"/>
    <w:rsid w:val="00005644"/>
    <w:rsid w:val="00005B4E"/>
    <w:rsid w:val="00005B97"/>
    <w:rsid w:val="00005BAB"/>
    <w:rsid w:val="00005BEE"/>
    <w:rsid w:val="00005E43"/>
    <w:rsid w:val="00005E57"/>
    <w:rsid w:val="00005F7B"/>
    <w:rsid w:val="00006107"/>
    <w:rsid w:val="000062D2"/>
    <w:rsid w:val="000062DA"/>
    <w:rsid w:val="000063A4"/>
    <w:rsid w:val="000063BC"/>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D9"/>
    <w:rsid w:val="000119A9"/>
    <w:rsid w:val="00011A8E"/>
    <w:rsid w:val="00011ACD"/>
    <w:rsid w:val="00012010"/>
    <w:rsid w:val="0001213E"/>
    <w:rsid w:val="00012144"/>
    <w:rsid w:val="0001217D"/>
    <w:rsid w:val="00012296"/>
    <w:rsid w:val="00012451"/>
    <w:rsid w:val="000124D1"/>
    <w:rsid w:val="0001258A"/>
    <w:rsid w:val="00012926"/>
    <w:rsid w:val="00012C09"/>
    <w:rsid w:val="00012D57"/>
    <w:rsid w:val="0001310E"/>
    <w:rsid w:val="00013203"/>
    <w:rsid w:val="0001321B"/>
    <w:rsid w:val="00013353"/>
    <w:rsid w:val="000133A9"/>
    <w:rsid w:val="000137BA"/>
    <w:rsid w:val="00013AF8"/>
    <w:rsid w:val="00013B63"/>
    <w:rsid w:val="00013DF1"/>
    <w:rsid w:val="00013E0B"/>
    <w:rsid w:val="00013F64"/>
    <w:rsid w:val="00013FE0"/>
    <w:rsid w:val="00014006"/>
    <w:rsid w:val="000141F0"/>
    <w:rsid w:val="000145D2"/>
    <w:rsid w:val="00014631"/>
    <w:rsid w:val="00014831"/>
    <w:rsid w:val="00014A3C"/>
    <w:rsid w:val="00014BDE"/>
    <w:rsid w:val="00014DF5"/>
    <w:rsid w:val="00014E0E"/>
    <w:rsid w:val="000155F2"/>
    <w:rsid w:val="000159C4"/>
    <w:rsid w:val="00015A7E"/>
    <w:rsid w:val="00015ABC"/>
    <w:rsid w:val="00015B79"/>
    <w:rsid w:val="00015BA4"/>
    <w:rsid w:val="00015BCB"/>
    <w:rsid w:val="00015CED"/>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520"/>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B6"/>
    <w:rsid w:val="000261F3"/>
    <w:rsid w:val="0002633B"/>
    <w:rsid w:val="00026389"/>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7E3"/>
    <w:rsid w:val="00037A21"/>
    <w:rsid w:val="00037C2D"/>
    <w:rsid w:val="00037C6B"/>
    <w:rsid w:val="00037D33"/>
    <w:rsid w:val="000401A0"/>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357"/>
    <w:rsid w:val="000423D3"/>
    <w:rsid w:val="0004264B"/>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39D7"/>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D3E"/>
    <w:rsid w:val="0004608E"/>
    <w:rsid w:val="0004609C"/>
    <w:rsid w:val="00046190"/>
    <w:rsid w:val="0004625A"/>
    <w:rsid w:val="00046263"/>
    <w:rsid w:val="00046325"/>
    <w:rsid w:val="0004635D"/>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673"/>
    <w:rsid w:val="00056837"/>
    <w:rsid w:val="00056A6A"/>
    <w:rsid w:val="00056AEF"/>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FF"/>
    <w:rsid w:val="00063485"/>
    <w:rsid w:val="000634A9"/>
    <w:rsid w:val="000634E5"/>
    <w:rsid w:val="00063837"/>
    <w:rsid w:val="000639E0"/>
    <w:rsid w:val="00063A96"/>
    <w:rsid w:val="00063AC7"/>
    <w:rsid w:val="00063D0B"/>
    <w:rsid w:val="00063D23"/>
    <w:rsid w:val="00063D8E"/>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D9"/>
    <w:rsid w:val="00065D64"/>
    <w:rsid w:val="00065DA2"/>
    <w:rsid w:val="00065EDE"/>
    <w:rsid w:val="00065F84"/>
    <w:rsid w:val="000660B3"/>
    <w:rsid w:val="00066173"/>
    <w:rsid w:val="000662FB"/>
    <w:rsid w:val="00066458"/>
    <w:rsid w:val="00066707"/>
    <w:rsid w:val="0006673C"/>
    <w:rsid w:val="0006674D"/>
    <w:rsid w:val="000667D1"/>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52CD"/>
    <w:rsid w:val="00075381"/>
    <w:rsid w:val="00075596"/>
    <w:rsid w:val="00075680"/>
    <w:rsid w:val="00075685"/>
    <w:rsid w:val="00075713"/>
    <w:rsid w:val="00075999"/>
    <w:rsid w:val="00075AB6"/>
    <w:rsid w:val="00075B29"/>
    <w:rsid w:val="00075BA5"/>
    <w:rsid w:val="00075BB5"/>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5A2"/>
    <w:rsid w:val="000A1692"/>
    <w:rsid w:val="000A1736"/>
    <w:rsid w:val="000A17B9"/>
    <w:rsid w:val="000A18E3"/>
    <w:rsid w:val="000A195E"/>
    <w:rsid w:val="000A19E5"/>
    <w:rsid w:val="000A1ABC"/>
    <w:rsid w:val="000A1AD3"/>
    <w:rsid w:val="000A1B63"/>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9DE"/>
    <w:rsid w:val="000A4B74"/>
    <w:rsid w:val="000A4EE4"/>
    <w:rsid w:val="000A4FEA"/>
    <w:rsid w:val="000A50EC"/>
    <w:rsid w:val="000A527C"/>
    <w:rsid w:val="000A52F5"/>
    <w:rsid w:val="000A52FA"/>
    <w:rsid w:val="000A54DF"/>
    <w:rsid w:val="000A555A"/>
    <w:rsid w:val="000A5796"/>
    <w:rsid w:val="000A5866"/>
    <w:rsid w:val="000A5D3C"/>
    <w:rsid w:val="000A5D5B"/>
    <w:rsid w:val="000A5E3F"/>
    <w:rsid w:val="000A5E7A"/>
    <w:rsid w:val="000A5EEF"/>
    <w:rsid w:val="000A5F89"/>
    <w:rsid w:val="000A5FC2"/>
    <w:rsid w:val="000A6023"/>
    <w:rsid w:val="000A61CB"/>
    <w:rsid w:val="000A6243"/>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704"/>
    <w:rsid w:val="000B4788"/>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C51"/>
    <w:rsid w:val="000C2D92"/>
    <w:rsid w:val="000C2DE1"/>
    <w:rsid w:val="000C2E7E"/>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8B8"/>
    <w:rsid w:val="000D1B60"/>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9E"/>
    <w:rsid w:val="000D3A78"/>
    <w:rsid w:val="000D3B38"/>
    <w:rsid w:val="000D3C12"/>
    <w:rsid w:val="000D3F8F"/>
    <w:rsid w:val="000D426A"/>
    <w:rsid w:val="000D4324"/>
    <w:rsid w:val="000D45BA"/>
    <w:rsid w:val="000D46D6"/>
    <w:rsid w:val="000D46EE"/>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D6"/>
    <w:rsid w:val="000D5AB0"/>
    <w:rsid w:val="000D5AD1"/>
    <w:rsid w:val="000D5B60"/>
    <w:rsid w:val="000D5C18"/>
    <w:rsid w:val="000D5C5D"/>
    <w:rsid w:val="000D5CA9"/>
    <w:rsid w:val="000D5E4D"/>
    <w:rsid w:val="000D5F21"/>
    <w:rsid w:val="000D630C"/>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4B9"/>
    <w:rsid w:val="000E1547"/>
    <w:rsid w:val="000E16E4"/>
    <w:rsid w:val="000E16F7"/>
    <w:rsid w:val="000E1722"/>
    <w:rsid w:val="000E1820"/>
    <w:rsid w:val="000E182B"/>
    <w:rsid w:val="000E194D"/>
    <w:rsid w:val="000E1AC3"/>
    <w:rsid w:val="000E1B23"/>
    <w:rsid w:val="000E1D48"/>
    <w:rsid w:val="000E1E8E"/>
    <w:rsid w:val="000E2252"/>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CF3"/>
    <w:rsid w:val="000F1E17"/>
    <w:rsid w:val="000F1E76"/>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EA"/>
    <w:rsid w:val="000F329C"/>
    <w:rsid w:val="000F336F"/>
    <w:rsid w:val="000F33C4"/>
    <w:rsid w:val="000F34C7"/>
    <w:rsid w:val="000F34E4"/>
    <w:rsid w:val="000F34F8"/>
    <w:rsid w:val="000F396D"/>
    <w:rsid w:val="000F3A1B"/>
    <w:rsid w:val="000F3A68"/>
    <w:rsid w:val="000F3B40"/>
    <w:rsid w:val="000F3C06"/>
    <w:rsid w:val="000F3C33"/>
    <w:rsid w:val="000F3C58"/>
    <w:rsid w:val="000F3D60"/>
    <w:rsid w:val="000F3D6E"/>
    <w:rsid w:val="000F3F2F"/>
    <w:rsid w:val="000F3F8E"/>
    <w:rsid w:val="000F40AF"/>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F44"/>
    <w:rsid w:val="000F4FA3"/>
    <w:rsid w:val="000F4FD0"/>
    <w:rsid w:val="000F5025"/>
    <w:rsid w:val="000F52C0"/>
    <w:rsid w:val="000F53CB"/>
    <w:rsid w:val="000F5563"/>
    <w:rsid w:val="000F5E1D"/>
    <w:rsid w:val="000F5F28"/>
    <w:rsid w:val="000F5F50"/>
    <w:rsid w:val="000F6099"/>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FD"/>
    <w:rsid w:val="00100056"/>
    <w:rsid w:val="00100097"/>
    <w:rsid w:val="001000E9"/>
    <w:rsid w:val="00100161"/>
    <w:rsid w:val="00100169"/>
    <w:rsid w:val="0010017A"/>
    <w:rsid w:val="001002D5"/>
    <w:rsid w:val="001004EE"/>
    <w:rsid w:val="001005CE"/>
    <w:rsid w:val="0010067A"/>
    <w:rsid w:val="001007C3"/>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87"/>
    <w:rsid w:val="001019B9"/>
    <w:rsid w:val="001019D1"/>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A80"/>
    <w:rsid w:val="00104BB1"/>
    <w:rsid w:val="00104FBD"/>
    <w:rsid w:val="00105013"/>
    <w:rsid w:val="0010508E"/>
    <w:rsid w:val="001050B7"/>
    <w:rsid w:val="001050F9"/>
    <w:rsid w:val="0010512E"/>
    <w:rsid w:val="0010521E"/>
    <w:rsid w:val="00105301"/>
    <w:rsid w:val="00105343"/>
    <w:rsid w:val="001054F7"/>
    <w:rsid w:val="0010568A"/>
    <w:rsid w:val="001056C5"/>
    <w:rsid w:val="00105820"/>
    <w:rsid w:val="00105BA0"/>
    <w:rsid w:val="00105CEE"/>
    <w:rsid w:val="00105D8B"/>
    <w:rsid w:val="00105D8C"/>
    <w:rsid w:val="00105DA1"/>
    <w:rsid w:val="00105E61"/>
    <w:rsid w:val="00105F69"/>
    <w:rsid w:val="00106031"/>
    <w:rsid w:val="00106159"/>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CC9"/>
    <w:rsid w:val="00126D19"/>
    <w:rsid w:val="00126F28"/>
    <w:rsid w:val="00126F32"/>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A36"/>
    <w:rsid w:val="00136A43"/>
    <w:rsid w:val="00136AAD"/>
    <w:rsid w:val="00136BAD"/>
    <w:rsid w:val="00136C34"/>
    <w:rsid w:val="00136D51"/>
    <w:rsid w:val="00137026"/>
    <w:rsid w:val="001371D9"/>
    <w:rsid w:val="00137280"/>
    <w:rsid w:val="00137288"/>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B4"/>
    <w:rsid w:val="00150020"/>
    <w:rsid w:val="0015005D"/>
    <w:rsid w:val="00150130"/>
    <w:rsid w:val="00150427"/>
    <w:rsid w:val="00150655"/>
    <w:rsid w:val="001506BB"/>
    <w:rsid w:val="001508E1"/>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8B"/>
    <w:rsid w:val="00152A3B"/>
    <w:rsid w:val="00152A94"/>
    <w:rsid w:val="00152A97"/>
    <w:rsid w:val="00152D5E"/>
    <w:rsid w:val="00152E1D"/>
    <w:rsid w:val="00152E40"/>
    <w:rsid w:val="00152EC6"/>
    <w:rsid w:val="0015309B"/>
    <w:rsid w:val="001530A8"/>
    <w:rsid w:val="00153171"/>
    <w:rsid w:val="00153334"/>
    <w:rsid w:val="00153392"/>
    <w:rsid w:val="0015347E"/>
    <w:rsid w:val="0015356F"/>
    <w:rsid w:val="0015364E"/>
    <w:rsid w:val="00153707"/>
    <w:rsid w:val="00153A48"/>
    <w:rsid w:val="00153A6B"/>
    <w:rsid w:val="00153A87"/>
    <w:rsid w:val="00153B4B"/>
    <w:rsid w:val="00153E39"/>
    <w:rsid w:val="00153E69"/>
    <w:rsid w:val="00153EEF"/>
    <w:rsid w:val="00153F21"/>
    <w:rsid w:val="00153F29"/>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ACD"/>
    <w:rsid w:val="00160B68"/>
    <w:rsid w:val="00160B9D"/>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DB"/>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B85"/>
    <w:rsid w:val="00175DE0"/>
    <w:rsid w:val="00175ECD"/>
    <w:rsid w:val="00175EF2"/>
    <w:rsid w:val="00176078"/>
    <w:rsid w:val="001760B4"/>
    <w:rsid w:val="001763FF"/>
    <w:rsid w:val="00176414"/>
    <w:rsid w:val="00176606"/>
    <w:rsid w:val="001766C7"/>
    <w:rsid w:val="00176B94"/>
    <w:rsid w:val="00176BD4"/>
    <w:rsid w:val="00176BDB"/>
    <w:rsid w:val="00176D52"/>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926"/>
    <w:rsid w:val="00180A66"/>
    <w:rsid w:val="00180B9D"/>
    <w:rsid w:val="00180CD5"/>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133"/>
    <w:rsid w:val="00186163"/>
    <w:rsid w:val="00186247"/>
    <w:rsid w:val="00186395"/>
    <w:rsid w:val="001863B3"/>
    <w:rsid w:val="001863E3"/>
    <w:rsid w:val="001864C2"/>
    <w:rsid w:val="001867E6"/>
    <w:rsid w:val="0018695F"/>
    <w:rsid w:val="00186B4D"/>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B8"/>
    <w:rsid w:val="001C187D"/>
    <w:rsid w:val="001C1975"/>
    <w:rsid w:val="001C19EB"/>
    <w:rsid w:val="001C1AD1"/>
    <w:rsid w:val="001C1B69"/>
    <w:rsid w:val="001C1BC7"/>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48B"/>
    <w:rsid w:val="001D056C"/>
    <w:rsid w:val="001D0578"/>
    <w:rsid w:val="001D0593"/>
    <w:rsid w:val="001D0597"/>
    <w:rsid w:val="001D081A"/>
    <w:rsid w:val="001D0842"/>
    <w:rsid w:val="001D0CC3"/>
    <w:rsid w:val="001D0D95"/>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704"/>
    <w:rsid w:val="001E4809"/>
    <w:rsid w:val="001E48CC"/>
    <w:rsid w:val="001E4D95"/>
    <w:rsid w:val="001E526A"/>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6C0"/>
    <w:rsid w:val="0020185F"/>
    <w:rsid w:val="00201942"/>
    <w:rsid w:val="00201A5F"/>
    <w:rsid w:val="00201A66"/>
    <w:rsid w:val="00201B59"/>
    <w:rsid w:val="00201DEC"/>
    <w:rsid w:val="00201EB1"/>
    <w:rsid w:val="0020212B"/>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3069"/>
    <w:rsid w:val="00203159"/>
    <w:rsid w:val="002032C8"/>
    <w:rsid w:val="002033D7"/>
    <w:rsid w:val="00203668"/>
    <w:rsid w:val="00203883"/>
    <w:rsid w:val="00203A6E"/>
    <w:rsid w:val="00203BB9"/>
    <w:rsid w:val="00203EA1"/>
    <w:rsid w:val="00203F00"/>
    <w:rsid w:val="00203F5C"/>
    <w:rsid w:val="00204016"/>
    <w:rsid w:val="0020416B"/>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0D1"/>
    <w:rsid w:val="00217135"/>
    <w:rsid w:val="002172D2"/>
    <w:rsid w:val="002172F0"/>
    <w:rsid w:val="00217381"/>
    <w:rsid w:val="002174EA"/>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D7F"/>
    <w:rsid w:val="00220D83"/>
    <w:rsid w:val="00220E23"/>
    <w:rsid w:val="00220E92"/>
    <w:rsid w:val="00221022"/>
    <w:rsid w:val="00221127"/>
    <w:rsid w:val="0022121E"/>
    <w:rsid w:val="0022135D"/>
    <w:rsid w:val="0022153E"/>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35A"/>
    <w:rsid w:val="00227391"/>
    <w:rsid w:val="00227652"/>
    <w:rsid w:val="0022768C"/>
    <w:rsid w:val="00227837"/>
    <w:rsid w:val="00227850"/>
    <w:rsid w:val="00227873"/>
    <w:rsid w:val="002279B7"/>
    <w:rsid w:val="002279D2"/>
    <w:rsid w:val="002279FD"/>
    <w:rsid w:val="00227A1E"/>
    <w:rsid w:val="00227D0D"/>
    <w:rsid w:val="00227F9E"/>
    <w:rsid w:val="00230040"/>
    <w:rsid w:val="00230189"/>
    <w:rsid w:val="0023022D"/>
    <w:rsid w:val="00230317"/>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E82"/>
    <w:rsid w:val="00232E9D"/>
    <w:rsid w:val="00232F62"/>
    <w:rsid w:val="002330E4"/>
    <w:rsid w:val="0023324F"/>
    <w:rsid w:val="0023340E"/>
    <w:rsid w:val="00233502"/>
    <w:rsid w:val="002337C0"/>
    <w:rsid w:val="002338C7"/>
    <w:rsid w:val="00233A5F"/>
    <w:rsid w:val="00233E98"/>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789"/>
    <w:rsid w:val="002357EE"/>
    <w:rsid w:val="002358AB"/>
    <w:rsid w:val="00235957"/>
    <w:rsid w:val="00235C38"/>
    <w:rsid w:val="00235F14"/>
    <w:rsid w:val="00236106"/>
    <w:rsid w:val="002361A6"/>
    <w:rsid w:val="00236327"/>
    <w:rsid w:val="00236378"/>
    <w:rsid w:val="00236426"/>
    <w:rsid w:val="00236561"/>
    <w:rsid w:val="00236576"/>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237"/>
    <w:rsid w:val="0025044A"/>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E55"/>
    <w:rsid w:val="00272F54"/>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A3"/>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612"/>
    <w:rsid w:val="002806FC"/>
    <w:rsid w:val="0028073A"/>
    <w:rsid w:val="00280960"/>
    <w:rsid w:val="00280A6A"/>
    <w:rsid w:val="00280C5E"/>
    <w:rsid w:val="00280E31"/>
    <w:rsid w:val="00280F8D"/>
    <w:rsid w:val="00281197"/>
    <w:rsid w:val="0028121D"/>
    <w:rsid w:val="00281222"/>
    <w:rsid w:val="002815B9"/>
    <w:rsid w:val="0028164E"/>
    <w:rsid w:val="0028168F"/>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3C"/>
    <w:rsid w:val="0028378E"/>
    <w:rsid w:val="00283852"/>
    <w:rsid w:val="002839F9"/>
    <w:rsid w:val="00283B20"/>
    <w:rsid w:val="00283B58"/>
    <w:rsid w:val="00283FFA"/>
    <w:rsid w:val="002841A6"/>
    <w:rsid w:val="00284293"/>
    <w:rsid w:val="0028455A"/>
    <w:rsid w:val="002845EE"/>
    <w:rsid w:val="002848DB"/>
    <w:rsid w:val="00284B96"/>
    <w:rsid w:val="00284C7A"/>
    <w:rsid w:val="00284E7F"/>
    <w:rsid w:val="00284E89"/>
    <w:rsid w:val="00285122"/>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60F3"/>
    <w:rsid w:val="00286149"/>
    <w:rsid w:val="00286324"/>
    <w:rsid w:val="0028639F"/>
    <w:rsid w:val="002863A8"/>
    <w:rsid w:val="002864AA"/>
    <w:rsid w:val="00286584"/>
    <w:rsid w:val="00286618"/>
    <w:rsid w:val="00286631"/>
    <w:rsid w:val="00286888"/>
    <w:rsid w:val="0028692D"/>
    <w:rsid w:val="00286930"/>
    <w:rsid w:val="00286A7F"/>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A06"/>
    <w:rsid w:val="00290B25"/>
    <w:rsid w:val="00290C58"/>
    <w:rsid w:val="00290C75"/>
    <w:rsid w:val="00290C83"/>
    <w:rsid w:val="00290F9E"/>
    <w:rsid w:val="00291025"/>
    <w:rsid w:val="0029130D"/>
    <w:rsid w:val="0029131E"/>
    <w:rsid w:val="00291341"/>
    <w:rsid w:val="0029142E"/>
    <w:rsid w:val="002915DA"/>
    <w:rsid w:val="0029178F"/>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23B"/>
    <w:rsid w:val="00293253"/>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938"/>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5"/>
    <w:rsid w:val="002B53E8"/>
    <w:rsid w:val="002B54A6"/>
    <w:rsid w:val="002B5574"/>
    <w:rsid w:val="002B561F"/>
    <w:rsid w:val="002B5B05"/>
    <w:rsid w:val="002B5C68"/>
    <w:rsid w:val="002B601A"/>
    <w:rsid w:val="002B603D"/>
    <w:rsid w:val="002B6143"/>
    <w:rsid w:val="002B61F1"/>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33B"/>
    <w:rsid w:val="002C24D8"/>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CB"/>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94"/>
    <w:rsid w:val="002E15A5"/>
    <w:rsid w:val="002E16BC"/>
    <w:rsid w:val="002E1779"/>
    <w:rsid w:val="002E18A5"/>
    <w:rsid w:val="002E1AED"/>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E06"/>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86"/>
    <w:rsid w:val="002E5DD7"/>
    <w:rsid w:val="002E5E1D"/>
    <w:rsid w:val="002E5EAD"/>
    <w:rsid w:val="002E65F3"/>
    <w:rsid w:val="002E6632"/>
    <w:rsid w:val="002E6761"/>
    <w:rsid w:val="002E67C4"/>
    <w:rsid w:val="002E6809"/>
    <w:rsid w:val="002E6911"/>
    <w:rsid w:val="002E6CDA"/>
    <w:rsid w:val="002E6D20"/>
    <w:rsid w:val="002E6EE5"/>
    <w:rsid w:val="002E6EF2"/>
    <w:rsid w:val="002E706F"/>
    <w:rsid w:val="002E717D"/>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114C"/>
    <w:rsid w:val="003011C0"/>
    <w:rsid w:val="003011C6"/>
    <w:rsid w:val="0030129E"/>
    <w:rsid w:val="003012A6"/>
    <w:rsid w:val="003014C3"/>
    <w:rsid w:val="00301661"/>
    <w:rsid w:val="00301686"/>
    <w:rsid w:val="00301710"/>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D34"/>
    <w:rsid w:val="00303D4A"/>
    <w:rsid w:val="00304030"/>
    <w:rsid w:val="0030416D"/>
    <w:rsid w:val="0030419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7D"/>
    <w:rsid w:val="00314ACB"/>
    <w:rsid w:val="00314B1F"/>
    <w:rsid w:val="00314C05"/>
    <w:rsid w:val="00314CBB"/>
    <w:rsid w:val="00314DAD"/>
    <w:rsid w:val="003150F6"/>
    <w:rsid w:val="003150FC"/>
    <w:rsid w:val="00315259"/>
    <w:rsid w:val="00315319"/>
    <w:rsid w:val="00315669"/>
    <w:rsid w:val="003158E9"/>
    <w:rsid w:val="0031599D"/>
    <w:rsid w:val="00315D47"/>
    <w:rsid w:val="00315D51"/>
    <w:rsid w:val="00315E4B"/>
    <w:rsid w:val="00315EAF"/>
    <w:rsid w:val="00316064"/>
    <w:rsid w:val="003161FF"/>
    <w:rsid w:val="00316347"/>
    <w:rsid w:val="00316678"/>
    <w:rsid w:val="0031669B"/>
    <w:rsid w:val="0031687C"/>
    <w:rsid w:val="00316C3A"/>
    <w:rsid w:val="00316C58"/>
    <w:rsid w:val="00316E6E"/>
    <w:rsid w:val="00316EAE"/>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B5"/>
    <w:rsid w:val="00322569"/>
    <w:rsid w:val="003228E9"/>
    <w:rsid w:val="00322974"/>
    <w:rsid w:val="00322BC3"/>
    <w:rsid w:val="00322C2B"/>
    <w:rsid w:val="00322C6E"/>
    <w:rsid w:val="00322E01"/>
    <w:rsid w:val="00322E3B"/>
    <w:rsid w:val="00322EE2"/>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E7"/>
    <w:rsid w:val="003449FD"/>
    <w:rsid w:val="00344E61"/>
    <w:rsid w:val="0034511B"/>
    <w:rsid w:val="003451AA"/>
    <w:rsid w:val="003452C8"/>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E6"/>
    <w:rsid w:val="0034644B"/>
    <w:rsid w:val="003464A9"/>
    <w:rsid w:val="003465E2"/>
    <w:rsid w:val="003466D9"/>
    <w:rsid w:val="00346C01"/>
    <w:rsid w:val="00346F99"/>
    <w:rsid w:val="00347015"/>
    <w:rsid w:val="0034742D"/>
    <w:rsid w:val="0034745C"/>
    <w:rsid w:val="003474CD"/>
    <w:rsid w:val="00347747"/>
    <w:rsid w:val="003477BA"/>
    <w:rsid w:val="00347848"/>
    <w:rsid w:val="0034785D"/>
    <w:rsid w:val="0034799F"/>
    <w:rsid w:val="003479B6"/>
    <w:rsid w:val="00347C3E"/>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40D0"/>
    <w:rsid w:val="0035414B"/>
    <w:rsid w:val="003541AA"/>
    <w:rsid w:val="0035427D"/>
    <w:rsid w:val="003545C0"/>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CCA"/>
    <w:rsid w:val="00355EC1"/>
    <w:rsid w:val="00355FBC"/>
    <w:rsid w:val="003562D7"/>
    <w:rsid w:val="00356353"/>
    <w:rsid w:val="0035637D"/>
    <w:rsid w:val="003563C6"/>
    <w:rsid w:val="003563F3"/>
    <w:rsid w:val="003566F5"/>
    <w:rsid w:val="003567C9"/>
    <w:rsid w:val="00356CEC"/>
    <w:rsid w:val="003572DE"/>
    <w:rsid w:val="0035751B"/>
    <w:rsid w:val="00357659"/>
    <w:rsid w:val="00357712"/>
    <w:rsid w:val="00357790"/>
    <w:rsid w:val="00357803"/>
    <w:rsid w:val="00357CAE"/>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50A"/>
    <w:rsid w:val="00365644"/>
    <w:rsid w:val="003656B2"/>
    <w:rsid w:val="003658CA"/>
    <w:rsid w:val="0036590C"/>
    <w:rsid w:val="00365913"/>
    <w:rsid w:val="00365C23"/>
    <w:rsid w:val="00365DB8"/>
    <w:rsid w:val="00365DE8"/>
    <w:rsid w:val="00365E5C"/>
    <w:rsid w:val="003662C7"/>
    <w:rsid w:val="003665C5"/>
    <w:rsid w:val="00366AD4"/>
    <w:rsid w:val="00366AF5"/>
    <w:rsid w:val="00366B3A"/>
    <w:rsid w:val="00366C3F"/>
    <w:rsid w:val="00366C5F"/>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64C"/>
    <w:rsid w:val="00371733"/>
    <w:rsid w:val="0037184B"/>
    <w:rsid w:val="003719D3"/>
    <w:rsid w:val="003719DB"/>
    <w:rsid w:val="003719F5"/>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F9"/>
    <w:rsid w:val="00373E10"/>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E2"/>
    <w:rsid w:val="00375BEB"/>
    <w:rsid w:val="00375C28"/>
    <w:rsid w:val="00375C72"/>
    <w:rsid w:val="00375FFC"/>
    <w:rsid w:val="0037616E"/>
    <w:rsid w:val="00376234"/>
    <w:rsid w:val="003763AA"/>
    <w:rsid w:val="003763D6"/>
    <w:rsid w:val="003763EF"/>
    <w:rsid w:val="003764D9"/>
    <w:rsid w:val="003764FA"/>
    <w:rsid w:val="00376838"/>
    <w:rsid w:val="00376AD8"/>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BD"/>
    <w:rsid w:val="00380777"/>
    <w:rsid w:val="00380892"/>
    <w:rsid w:val="0038094D"/>
    <w:rsid w:val="00380B18"/>
    <w:rsid w:val="00380BBD"/>
    <w:rsid w:val="00380BE3"/>
    <w:rsid w:val="00380C81"/>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F4"/>
    <w:rsid w:val="0038732E"/>
    <w:rsid w:val="0038741F"/>
    <w:rsid w:val="00387456"/>
    <w:rsid w:val="00387482"/>
    <w:rsid w:val="003875A7"/>
    <w:rsid w:val="00387675"/>
    <w:rsid w:val="00387771"/>
    <w:rsid w:val="0038780F"/>
    <w:rsid w:val="00387848"/>
    <w:rsid w:val="00387866"/>
    <w:rsid w:val="003878F9"/>
    <w:rsid w:val="00387904"/>
    <w:rsid w:val="00387B2B"/>
    <w:rsid w:val="00387D1A"/>
    <w:rsid w:val="00390089"/>
    <w:rsid w:val="00390139"/>
    <w:rsid w:val="003901F8"/>
    <w:rsid w:val="003902DE"/>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7C"/>
    <w:rsid w:val="00391F50"/>
    <w:rsid w:val="00392001"/>
    <w:rsid w:val="00392041"/>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42BB"/>
    <w:rsid w:val="003A44AA"/>
    <w:rsid w:val="003A4511"/>
    <w:rsid w:val="003A45C9"/>
    <w:rsid w:val="003A45DB"/>
    <w:rsid w:val="003A45FB"/>
    <w:rsid w:val="003A4689"/>
    <w:rsid w:val="003A4744"/>
    <w:rsid w:val="003A48FC"/>
    <w:rsid w:val="003A4AA5"/>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81"/>
    <w:rsid w:val="003B0AFF"/>
    <w:rsid w:val="003B0B25"/>
    <w:rsid w:val="003B0B4D"/>
    <w:rsid w:val="003B0F0A"/>
    <w:rsid w:val="003B0FD2"/>
    <w:rsid w:val="003B111E"/>
    <w:rsid w:val="003B13EE"/>
    <w:rsid w:val="003B142B"/>
    <w:rsid w:val="003B1861"/>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9C"/>
    <w:rsid w:val="003B3624"/>
    <w:rsid w:val="003B36B0"/>
    <w:rsid w:val="003B377B"/>
    <w:rsid w:val="003B3B11"/>
    <w:rsid w:val="003B3B47"/>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E3"/>
    <w:rsid w:val="003B7D8E"/>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EE3"/>
    <w:rsid w:val="003D3F25"/>
    <w:rsid w:val="003D3F7A"/>
    <w:rsid w:val="003D4350"/>
    <w:rsid w:val="003D4409"/>
    <w:rsid w:val="003D444F"/>
    <w:rsid w:val="003D467D"/>
    <w:rsid w:val="003D47D1"/>
    <w:rsid w:val="003D49E4"/>
    <w:rsid w:val="003D4AD0"/>
    <w:rsid w:val="003D4E50"/>
    <w:rsid w:val="003D519A"/>
    <w:rsid w:val="003D51B1"/>
    <w:rsid w:val="003D52A2"/>
    <w:rsid w:val="003D5717"/>
    <w:rsid w:val="003D57CB"/>
    <w:rsid w:val="003D5878"/>
    <w:rsid w:val="003D59CC"/>
    <w:rsid w:val="003D59FE"/>
    <w:rsid w:val="003D5AAA"/>
    <w:rsid w:val="003D5E77"/>
    <w:rsid w:val="003D5E7F"/>
    <w:rsid w:val="003D5EDA"/>
    <w:rsid w:val="003D6156"/>
    <w:rsid w:val="003D63BA"/>
    <w:rsid w:val="003D672B"/>
    <w:rsid w:val="003D680E"/>
    <w:rsid w:val="003D6814"/>
    <w:rsid w:val="003D69CF"/>
    <w:rsid w:val="003D69ED"/>
    <w:rsid w:val="003D6A3B"/>
    <w:rsid w:val="003D6B43"/>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A04"/>
    <w:rsid w:val="003E4CDB"/>
    <w:rsid w:val="003E4E06"/>
    <w:rsid w:val="003E4E57"/>
    <w:rsid w:val="003E5009"/>
    <w:rsid w:val="003E51A3"/>
    <w:rsid w:val="003E5446"/>
    <w:rsid w:val="003E5556"/>
    <w:rsid w:val="003E56CF"/>
    <w:rsid w:val="003E5828"/>
    <w:rsid w:val="003E59B1"/>
    <w:rsid w:val="003E59E8"/>
    <w:rsid w:val="003E5DFB"/>
    <w:rsid w:val="003E60C1"/>
    <w:rsid w:val="003E61F5"/>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FA"/>
    <w:rsid w:val="003E7C5E"/>
    <w:rsid w:val="003E7CBD"/>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2A7"/>
    <w:rsid w:val="003F32C0"/>
    <w:rsid w:val="003F33ED"/>
    <w:rsid w:val="003F344B"/>
    <w:rsid w:val="003F344E"/>
    <w:rsid w:val="003F3486"/>
    <w:rsid w:val="003F348A"/>
    <w:rsid w:val="003F3866"/>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DC"/>
    <w:rsid w:val="003F7DFF"/>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6C3"/>
    <w:rsid w:val="0041179A"/>
    <w:rsid w:val="00411868"/>
    <w:rsid w:val="004118C9"/>
    <w:rsid w:val="00411910"/>
    <w:rsid w:val="00411D2B"/>
    <w:rsid w:val="00411D47"/>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824"/>
    <w:rsid w:val="00420B1B"/>
    <w:rsid w:val="00420B33"/>
    <w:rsid w:val="00420C8E"/>
    <w:rsid w:val="00420CB7"/>
    <w:rsid w:val="00420F8D"/>
    <w:rsid w:val="00421176"/>
    <w:rsid w:val="00421387"/>
    <w:rsid w:val="004213C2"/>
    <w:rsid w:val="004213E8"/>
    <w:rsid w:val="00421402"/>
    <w:rsid w:val="0042156E"/>
    <w:rsid w:val="00421960"/>
    <w:rsid w:val="00421B9E"/>
    <w:rsid w:val="00421E05"/>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46E"/>
    <w:rsid w:val="004244BD"/>
    <w:rsid w:val="004247E7"/>
    <w:rsid w:val="00424844"/>
    <w:rsid w:val="0042484D"/>
    <w:rsid w:val="00424DC6"/>
    <w:rsid w:val="00424E7A"/>
    <w:rsid w:val="00425042"/>
    <w:rsid w:val="00425104"/>
    <w:rsid w:val="0042511C"/>
    <w:rsid w:val="004251F8"/>
    <w:rsid w:val="004253B1"/>
    <w:rsid w:val="00425530"/>
    <w:rsid w:val="0042575A"/>
    <w:rsid w:val="004257CF"/>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557"/>
    <w:rsid w:val="004276BF"/>
    <w:rsid w:val="004276E3"/>
    <w:rsid w:val="004277B1"/>
    <w:rsid w:val="0042793B"/>
    <w:rsid w:val="00427A36"/>
    <w:rsid w:val="00427A9D"/>
    <w:rsid w:val="00427AC4"/>
    <w:rsid w:val="00427B9D"/>
    <w:rsid w:val="00427BFB"/>
    <w:rsid w:val="00427E67"/>
    <w:rsid w:val="00427EC1"/>
    <w:rsid w:val="00430102"/>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707"/>
    <w:rsid w:val="0043270B"/>
    <w:rsid w:val="00432780"/>
    <w:rsid w:val="00432819"/>
    <w:rsid w:val="00432BE7"/>
    <w:rsid w:val="00432C59"/>
    <w:rsid w:val="00432D4E"/>
    <w:rsid w:val="00432F8F"/>
    <w:rsid w:val="00432F9E"/>
    <w:rsid w:val="00432FB2"/>
    <w:rsid w:val="00433106"/>
    <w:rsid w:val="0043357E"/>
    <w:rsid w:val="0043359F"/>
    <w:rsid w:val="00433675"/>
    <w:rsid w:val="004336D8"/>
    <w:rsid w:val="004337E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D46"/>
    <w:rsid w:val="00434E1B"/>
    <w:rsid w:val="0043511D"/>
    <w:rsid w:val="004351F4"/>
    <w:rsid w:val="00435202"/>
    <w:rsid w:val="00435248"/>
    <w:rsid w:val="0043532B"/>
    <w:rsid w:val="0043542F"/>
    <w:rsid w:val="0043553A"/>
    <w:rsid w:val="004355EB"/>
    <w:rsid w:val="00435602"/>
    <w:rsid w:val="004356FA"/>
    <w:rsid w:val="004357CD"/>
    <w:rsid w:val="004358F4"/>
    <w:rsid w:val="004359E7"/>
    <w:rsid w:val="00435BD5"/>
    <w:rsid w:val="00435BF2"/>
    <w:rsid w:val="00435CCF"/>
    <w:rsid w:val="00435D09"/>
    <w:rsid w:val="00435DFE"/>
    <w:rsid w:val="00435EE4"/>
    <w:rsid w:val="00435F87"/>
    <w:rsid w:val="00436160"/>
    <w:rsid w:val="0043657A"/>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307"/>
    <w:rsid w:val="0044353C"/>
    <w:rsid w:val="00443586"/>
    <w:rsid w:val="004435E2"/>
    <w:rsid w:val="00443694"/>
    <w:rsid w:val="004439AB"/>
    <w:rsid w:val="00443A73"/>
    <w:rsid w:val="00443AC7"/>
    <w:rsid w:val="00443EB0"/>
    <w:rsid w:val="00443FA5"/>
    <w:rsid w:val="00443FEC"/>
    <w:rsid w:val="004440FF"/>
    <w:rsid w:val="004441C3"/>
    <w:rsid w:val="004441F4"/>
    <w:rsid w:val="0044422B"/>
    <w:rsid w:val="004442A7"/>
    <w:rsid w:val="00444512"/>
    <w:rsid w:val="0044455D"/>
    <w:rsid w:val="00444634"/>
    <w:rsid w:val="004448CB"/>
    <w:rsid w:val="00444901"/>
    <w:rsid w:val="00444934"/>
    <w:rsid w:val="00444960"/>
    <w:rsid w:val="00444963"/>
    <w:rsid w:val="00444B9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CC2"/>
    <w:rsid w:val="00447D1A"/>
    <w:rsid w:val="00447D29"/>
    <w:rsid w:val="00447EFD"/>
    <w:rsid w:val="00447FF2"/>
    <w:rsid w:val="00450037"/>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F08"/>
    <w:rsid w:val="00454F85"/>
    <w:rsid w:val="00455105"/>
    <w:rsid w:val="0045533D"/>
    <w:rsid w:val="00455466"/>
    <w:rsid w:val="0045553C"/>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3B3"/>
    <w:rsid w:val="0045742D"/>
    <w:rsid w:val="00457433"/>
    <w:rsid w:val="00457627"/>
    <w:rsid w:val="004578A5"/>
    <w:rsid w:val="0045798D"/>
    <w:rsid w:val="00457B27"/>
    <w:rsid w:val="00457C5E"/>
    <w:rsid w:val="00457CBE"/>
    <w:rsid w:val="00457D6C"/>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EDA"/>
    <w:rsid w:val="00464EE0"/>
    <w:rsid w:val="0046504D"/>
    <w:rsid w:val="00465062"/>
    <w:rsid w:val="0046512B"/>
    <w:rsid w:val="00465180"/>
    <w:rsid w:val="004651F7"/>
    <w:rsid w:val="00465235"/>
    <w:rsid w:val="00465255"/>
    <w:rsid w:val="004652E9"/>
    <w:rsid w:val="004653DF"/>
    <w:rsid w:val="004653F0"/>
    <w:rsid w:val="00465451"/>
    <w:rsid w:val="00465467"/>
    <w:rsid w:val="00465573"/>
    <w:rsid w:val="00465693"/>
    <w:rsid w:val="00465B1D"/>
    <w:rsid w:val="00465BDB"/>
    <w:rsid w:val="00465C8A"/>
    <w:rsid w:val="00465D59"/>
    <w:rsid w:val="00465EB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F98"/>
    <w:rsid w:val="0048202F"/>
    <w:rsid w:val="0048215F"/>
    <w:rsid w:val="00482163"/>
    <w:rsid w:val="004821A9"/>
    <w:rsid w:val="00482389"/>
    <w:rsid w:val="00482392"/>
    <w:rsid w:val="0048251B"/>
    <w:rsid w:val="0048256F"/>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7014"/>
    <w:rsid w:val="0048702F"/>
    <w:rsid w:val="004873B9"/>
    <w:rsid w:val="00487451"/>
    <w:rsid w:val="00487466"/>
    <w:rsid w:val="004874D3"/>
    <w:rsid w:val="0048758C"/>
    <w:rsid w:val="0048772C"/>
    <w:rsid w:val="00487866"/>
    <w:rsid w:val="004878BC"/>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F9E"/>
    <w:rsid w:val="004A0018"/>
    <w:rsid w:val="004A01E1"/>
    <w:rsid w:val="004A02B2"/>
    <w:rsid w:val="004A02F8"/>
    <w:rsid w:val="004A073B"/>
    <w:rsid w:val="004A07AC"/>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D3E"/>
    <w:rsid w:val="004C1ED8"/>
    <w:rsid w:val="004C219A"/>
    <w:rsid w:val="004C21B0"/>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76"/>
    <w:rsid w:val="004C3AD1"/>
    <w:rsid w:val="004C3C51"/>
    <w:rsid w:val="004C3D60"/>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52"/>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68"/>
    <w:rsid w:val="004F735F"/>
    <w:rsid w:val="004F7373"/>
    <w:rsid w:val="004F73A5"/>
    <w:rsid w:val="004F75BA"/>
    <w:rsid w:val="004F76A6"/>
    <w:rsid w:val="004F78A1"/>
    <w:rsid w:val="004F79EB"/>
    <w:rsid w:val="004F7A14"/>
    <w:rsid w:val="004F7C51"/>
    <w:rsid w:val="004F7D6B"/>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ABA"/>
    <w:rsid w:val="00510E50"/>
    <w:rsid w:val="00511081"/>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D39"/>
    <w:rsid w:val="00512F0B"/>
    <w:rsid w:val="00513072"/>
    <w:rsid w:val="005130E3"/>
    <w:rsid w:val="00513233"/>
    <w:rsid w:val="005132B8"/>
    <w:rsid w:val="00513304"/>
    <w:rsid w:val="005135B1"/>
    <w:rsid w:val="00513622"/>
    <w:rsid w:val="0051387D"/>
    <w:rsid w:val="005138C5"/>
    <w:rsid w:val="00513ACE"/>
    <w:rsid w:val="00513B8C"/>
    <w:rsid w:val="00513EDA"/>
    <w:rsid w:val="00513F8F"/>
    <w:rsid w:val="00514045"/>
    <w:rsid w:val="0051404A"/>
    <w:rsid w:val="00514212"/>
    <w:rsid w:val="00514574"/>
    <w:rsid w:val="005147E7"/>
    <w:rsid w:val="005149A2"/>
    <w:rsid w:val="00514B40"/>
    <w:rsid w:val="00514C20"/>
    <w:rsid w:val="00514CEB"/>
    <w:rsid w:val="00514CEE"/>
    <w:rsid w:val="00514FFF"/>
    <w:rsid w:val="005150E4"/>
    <w:rsid w:val="0051519C"/>
    <w:rsid w:val="00515295"/>
    <w:rsid w:val="005152B9"/>
    <w:rsid w:val="005152E4"/>
    <w:rsid w:val="00515507"/>
    <w:rsid w:val="00515556"/>
    <w:rsid w:val="00515708"/>
    <w:rsid w:val="00515746"/>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E3"/>
    <w:rsid w:val="00520D74"/>
    <w:rsid w:val="00520EC7"/>
    <w:rsid w:val="00520EFA"/>
    <w:rsid w:val="00520FEC"/>
    <w:rsid w:val="00521209"/>
    <w:rsid w:val="00521294"/>
    <w:rsid w:val="0052144E"/>
    <w:rsid w:val="005214CB"/>
    <w:rsid w:val="00521948"/>
    <w:rsid w:val="00521964"/>
    <w:rsid w:val="00521ABC"/>
    <w:rsid w:val="00521D5B"/>
    <w:rsid w:val="00521D65"/>
    <w:rsid w:val="00521EE6"/>
    <w:rsid w:val="005221A4"/>
    <w:rsid w:val="005225C5"/>
    <w:rsid w:val="00522603"/>
    <w:rsid w:val="0052260B"/>
    <w:rsid w:val="0052275E"/>
    <w:rsid w:val="00522A57"/>
    <w:rsid w:val="00522CD6"/>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CF"/>
    <w:rsid w:val="00531AF4"/>
    <w:rsid w:val="00531DC2"/>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E4"/>
    <w:rsid w:val="00533548"/>
    <w:rsid w:val="005337EF"/>
    <w:rsid w:val="00533886"/>
    <w:rsid w:val="005339E8"/>
    <w:rsid w:val="00533A50"/>
    <w:rsid w:val="00533BB6"/>
    <w:rsid w:val="00533C61"/>
    <w:rsid w:val="00533D34"/>
    <w:rsid w:val="00533D70"/>
    <w:rsid w:val="00533ECB"/>
    <w:rsid w:val="00533F4E"/>
    <w:rsid w:val="0053430B"/>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91A"/>
    <w:rsid w:val="00535926"/>
    <w:rsid w:val="00535A27"/>
    <w:rsid w:val="00535B60"/>
    <w:rsid w:val="00535D0C"/>
    <w:rsid w:val="005360EB"/>
    <w:rsid w:val="00536166"/>
    <w:rsid w:val="0053620A"/>
    <w:rsid w:val="005364D1"/>
    <w:rsid w:val="00536592"/>
    <w:rsid w:val="00536AEE"/>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B63"/>
    <w:rsid w:val="00557C38"/>
    <w:rsid w:val="00557CAB"/>
    <w:rsid w:val="00557D87"/>
    <w:rsid w:val="00557FB7"/>
    <w:rsid w:val="00560029"/>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242"/>
    <w:rsid w:val="0056434D"/>
    <w:rsid w:val="00564512"/>
    <w:rsid w:val="00564595"/>
    <w:rsid w:val="00564597"/>
    <w:rsid w:val="005647CB"/>
    <w:rsid w:val="005649BB"/>
    <w:rsid w:val="00564A21"/>
    <w:rsid w:val="00564B70"/>
    <w:rsid w:val="00564B71"/>
    <w:rsid w:val="00564C84"/>
    <w:rsid w:val="00564D17"/>
    <w:rsid w:val="00564EB9"/>
    <w:rsid w:val="0056518E"/>
    <w:rsid w:val="00565532"/>
    <w:rsid w:val="0056567B"/>
    <w:rsid w:val="00565739"/>
    <w:rsid w:val="005657A0"/>
    <w:rsid w:val="005657DD"/>
    <w:rsid w:val="00565837"/>
    <w:rsid w:val="00565D94"/>
    <w:rsid w:val="00565DA2"/>
    <w:rsid w:val="00565E25"/>
    <w:rsid w:val="00565E92"/>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E95"/>
    <w:rsid w:val="00571094"/>
    <w:rsid w:val="00571124"/>
    <w:rsid w:val="00571358"/>
    <w:rsid w:val="00571382"/>
    <w:rsid w:val="005714FA"/>
    <w:rsid w:val="005718C6"/>
    <w:rsid w:val="005719F4"/>
    <w:rsid w:val="00571B71"/>
    <w:rsid w:val="00571C24"/>
    <w:rsid w:val="00571EE1"/>
    <w:rsid w:val="005724D0"/>
    <w:rsid w:val="00572583"/>
    <w:rsid w:val="00572643"/>
    <w:rsid w:val="005726EB"/>
    <w:rsid w:val="005726F1"/>
    <w:rsid w:val="00572995"/>
    <w:rsid w:val="00572C23"/>
    <w:rsid w:val="00572C80"/>
    <w:rsid w:val="00572E4E"/>
    <w:rsid w:val="00572E97"/>
    <w:rsid w:val="00572F26"/>
    <w:rsid w:val="00573066"/>
    <w:rsid w:val="005730FF"/>
    <w:rsid w:val="005732C9"/>
    <w:rsid w:val="005733F3"/>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647"/>
    <w:rsid w:val="005777AC"/>
    <w:rsid w:val="00577864"/>
    <w:rsid w:val="005778AE"/>
    <w:rsid w:val="0057790E"/>
    <w:rsid w:val="00577B7A"/>
    <w:rsid w:val="00577B87"/>
    <w:rsid w:val="00577CC2"/>
    <w:rsid w:val="00577CC6"/>
    <w:rsid w:val="00577EB4"/>
    <w:rsid w:val="00577F5D"/>
    <w:rsid w:val="005803F3"/>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300"/>
    <w:rsid w:val="00582342"/>
    <w:rsid w:val="005823AC"/>
    <w:rsid w:val="00582764"/>
    <w:rsid w:val="005829CC"/>
    <w:rsid w:val="00582A51"/>
    <w:rsid w:val="00582CF1"/>
    <w:rsid w:val="00582D92"/>
    <w:rsid w:val="00582E3D"/>
    <w:rsid w:val="00582F28"/>
    <w:rsid w:val="00582F3A"/>
    <w:rsid w:val="00582F9E"/>
    <w:rsid w:val="00583147"/>
    <w:rsid w:val="00583250"/>
    <w:rsid w:val="00583503"/>
    <w:rsid w:val="0058363E"/>
    <w:rsid w:val="005836D0"/>
    <w:rsid w:val="005837B4"/>
    <w:rsid w:val="00583909"/>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C"/>
    <w:rsid w:val="00587988"/>
    <w:rsid w:val="00587AF2"/>
    <w:rsid w:val="00587B77"/>
    <w:rsid w:val="00587EA1"/>
    <w:rsid w:val="00590060"/>
    <w:rsid w:val="0059036D"/>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FE"/>
    <w:rsid w:val="00592A90"/>
    <w:rsid w:val="00592E68"/>
    <w:rsid w:val="00592F2C"/>
    <w:rsid w:val="0059323A"/>
    <w:rsid w:val="0059323E"/>
    <w:rsid w:val="005932D4"/>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531D"/>
    <w:rsid w:val="005A5572"/>
    <w:rsid w:val="005A55FF"/>
    <w:rsid w:val="005A5684"/>
    <w:rsid w:val="005A585B"/>
    <w:rsid w:val="005A588D"/>
    <w:rsid w:val="005A58B6"/>
    <w:rsid w:val="005A59CF"/>
    <w:rsid w:val="005A5E17"/>
    <w:rsid w:val="005A5E29"/>
    <w:rsid w:val="005A5FB6"/>
    <w:rsid w:val="005A5FBB"/>
    <w:rsid w:val="005A5FCC"/>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59"/>
    <w:rsid w:val="005B1DAF"/>
    <w:rsid w:val="005B2150"/>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A37"/>
    <w:rsid w:val="005B3ADB"/>
    <w:rsid w:val="005B3C5E"/>
    <w:rsid w:val="005B3C7C"/>
    <w:rsid w:val="005B3CB8"/>
    <w:rsid w:val="005B3E26"/>
    <w:rsid w:val="005B411A"/>
    <w:rsid w:val="005B43C6"/>
    <w:rsid w:val="005B447E"/>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4D"/>
    <w:rsid w:val="005B77DE"/>
    <w:rsid w:val="005B7824"/>
    <w:rsid w:val="005B7A4C"/>
    <w:rsid w:val="005B7A5C"/>
    <w:rsid w:val="005B7EE8"/>
    <w:rsid w:val="005B7EF2"/>
    <w:rsid w:val="005C001C"/>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82F"/>
    <w:rsid w:val="005D3AF0"/>
    <w:rsid w:val="005D3BFD"/>
    <w:rsid w:val="005D3D76"/>
    <w:rsid w:val="005D3EDF"/>
    <w:rsid w:val="005D4043"/>
    <w:rsid w:val="005D40B5"/>
    <w:rsid w:val="005D40FF"/>
    <w:rsid w:val="005D41E3"/>
    <w:rsid w:val="005D46B4"/>
    <w:rsid w:val="005D46E9"/>
    <w:rsid w:val="005D4906"/>
    <w:rsid w:val="005D49D1"/>
    <w:rsid w:val="005D4D0A"/>
    <w:rsid w:val="005D4F68"/>
    <w:rsid w:val="005D5012"/>
    <w:rsid w:val="005D50E7"/>
    <w:rsid w:val="005D5179"/>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F4D"/>
    <w:rsid w:val="005D7190"/>
    <w:rsid w:val="005D7458"/>
    <w:rsid w:val="005D7539"/>
    <w:rsid w:val="005D758E"/>
    <w:rsid w:val="005D76F4"/>
    <w:rsid w:val="005D776A"/>
    <w:rsid w:val="005D7778"/>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95F"/>
    <w:rsid w:val="005E29C4"/>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D32"/>
    <w:rsid w:val="005E7F02"/>
    <w:rsid w:val="005E7F15"/>
    <w:rsid w:val="005E7F66"/>
    <w:rsid w:val="005F0193"/>
    <w:rsid w:val="005F0213"/>
    <w:rsid w:val="005F02FD"/>
    <w:rsid w:val="005F047F"/>
    <w:rsid w:val="005F05BE"/>
    <w:rsid w:val="005F06FA"/>
    <w:rsid w:val="005F06FD"/>
    <w:rsid w:val="005F07FD"/>
    <w:rsid w:val="005F083C"/>
    <w:rsid w:val="005F0979"/>
    <w:rsid w:val="005F0B4C"/>
    <w:rsid w:val="005F0B53"/>
    <w:rsid w:val="005F0BF4"/>
    <w:rsid w:val="005F0C46"/>
    <w:rsid w:val="005F0C67"/>
    <w:rsid w:val="005F0F7C"/>
    <w:rsid w:val="005F0FC4"/>
    <w:rsid w:val="005F1069"/>
    <w:rsid w:val="005F1392"/>
    <w:rsid w:val="005F13E9"/>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C8"/>
    <w:rsid w:val="00600873"/>
    <w:rsid w:val="00600874"/>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D66"/>
    <w:rsid w:val="00601E1B"/>
    <w:rsid w:val="00601FCD"/>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C3D"/>
    <w:rsid w:val="00611C82"/>
    <w:rsid w:val="00611DE7"/>
    <w:rsid w:val="00612081"/>
    <w:rsid w:val="00612140"/>
    <w:rsid w:val="00612344"/>
    <w:rsid w:val="0061241A"/>
    <w:rsid w:val="006125DB"/>
    <w:rsid w:val="0061297E"/>
    <w:rsid w:val="006129AE"/>
    <w:rsid w:val="00612BEF"/>
    <w:rsid w:val="00612C73"/>
    <w:rsid w:val="00612D91"/>
    <w:rsid w:val="00612E67"/>
    <w:rsid w:val="00612E96"/>
    <w:rsid w:val="00612EC1"/>
    <w:rsid w:val="00613120"/>
    <w:rsid w:val="006133A2"/>
    <w:rsid w:val="006134CE"/>
    <w:rsid w:val="006138D8"/>
    <w:rsid w:val="00613A55"/>
    <w:rsid w:val="00613C15"/>
    <w:rsid w:val="00613C4A"/>
    <w:rsid w:val="00613D6D"/>
    <w:rsid w:val="00613EF8"/>
    <w:rsid w:val="00614016"/>
    <w:rsid w:val="00614064"/>
    <w:rsid w:val="006140AE"/>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A"/>
    <w:rsid w:val="0061524B"/>
    <w:rsid w:val="006152C7"/>
    <w:rsid w:val="006152EA"/>
    <w:rsid w:val="0061530C"/>
    <w:rsid w:val="006155F5"/>
    <w:rsid w:val="00615625"/>
    <w:rsid w:val="0061565F"/>
    <w:rsid w:val="006158EA"/>
    <w:rsid w:val="006159FA"/>
    <w:rsid w:val="00615A1E"/>
    <w:rsid w:val="00615A52"/>
    <w:rsid w:val="00615B34"/>
    <w:rsid w:val="00615BDB"/>
    <w:rsid w:val="00615C77"/>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E"/>
    <w:rsid w:val="006210FF"/>
    <w:rsid w:val="006211E8"/>
    <w:rsid w:val="00621392"/>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180"/>
    <w:rsid w:val="0063523B"/>
    <w:rsid w:val="006353A6"/>
    <w:rsid w:val="006353D0"/>
    <w:rsid w:val="00635688"/>
    <w:rsid w:val="00635715"/>
    <w:rsid w:val="00635C28"/>
    <w:rsid w:val="00635CE0"/>
    <w:rsid w:val="00635CE9"/>
    <w:rsid w:val="00635EDC"/>
    <w:rsid w:val="00635F56"/>
    <w:rsid w:val="00635FE7"/>
    <w:rsid w:val="00636094"/>
    <w:rsid w:val="0063614C"/>
    <w:rsid w:val="006361AB"/>
    <w:rsid w:val="0063633A"/>
    <w:rsid w:val="0063650D"/>
    <w:rsid w:val="006368C6"/>
    <w:rsid w:val="00636A76"/>
    <w:rsid w:val="00637177"/>
    <w:rsid w:val="0063718C"/>
    <w:rsid w:val="0063720A"/>
    <w:rsid w:val="00637268"/>
    <w:rsid w:val="0063739E"/>
    <w:rsid w:val="006373C7"/>
    <w:rsid w:val="006373D2"/>
    <w:rsid w:val="006374B1"/>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098"/>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592"/>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C19"/>
    <w:rsid w:val="00646C50"/>
    <w:rsid w:val="00646C7E"/>
    <w:rsid w:val="00646DCC"/>
    <w:rsid w:val="00646ED9"/>
    <w:rsid w:val="00646F54"/>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73A"/>
    <w:rsid w:val="006528F0"/>
    <w:rsid w:val="00652901"/>
    <w:rsid w:val="00652A42"/>
    <w:rsid w:val="00652D0D"/>
    <w:rsid w:val="00652D2B"/>
    <w:rsid w:val="00652D99"/>
    <w:rsid w:val="00652E85"/>
    <w:rsid w:val="00652F50"/>
    <w:rsid w:val="0065318E"/>
    <w:rsid w:val="00653217"/>
    <w:rsid w:val="00653273"/>
    <w:rsid w:val="0065330B"/>
    <w:rsid w:val="006534AC"/>
    <w:rsid w:val="0065355F"/>
    <w:rsid w:val="006535EA"/>
    <w:rsid w:val="00653875"/>
    <w:rsid w:val="006539BD"/>
    <w:rsid w:val="00653ACF"/>
    <w:rsid w:val="00653B4B"/>
    <w:rsid w:val="00653BDC"/>
    <w:rsid w:val="00653DE9"/>
    <w:rsid w:val="00653FED"/>
    <w:rsid w:val="00654055"/>
    <w:rsid w:val="0065424F"/>
    <w:rsid w:val="00654333"/>
    <w:rsid w:val="006544F6"/>
    <w:rsid w:val="00654507"/>
    <w:rsid w:val="006545C1"/>
    <w:rsid w:val="0065479E"/>
    <w:rsid w:val="00654A96"/>
    <w:rsid w:val="00654CFF"/>
    <w:rsid w:val="00654DEF"/>
    <w:rsid w:val="00654E7B"/>
    <w:rsid w:val="00654FE0"/>
    <w:rsid w:val="00655070"/>
    <w:rsid w:val="0065508A"/>
    <w:rsid w:val="00655223"/>
    <w:rsid w:val="00655231"/>
    <w:rsid w:val="00655561"/>
    <w:rsid w:val="00655780"/>
    <w:rsid w:val="00655802"/>
    <w:rsid w:val="006558F3"/>
    <w:rsid w:val="0065594D"/>
    <w:rsid w:val="00655B1D"/>
    <w:rsid w:val="00655B8A"/>
    <w:rsid w:val="00655CFB"/>
    <w:rsid w:val="00655F0E"/>
    <w:rsid w:val="006561FF"/>
    <w:rsid w:val="006562FF"/>
    <w:rsid w:val="00656313"/>
    <w:rsid w:val="00656527"/>
    <w:rsid w:val="00656594"/>
    <w:rsid w:val="00656607"/>
    <w:rsid w:val="00656630"/>
    <w:rsid w:val="0065666A"/>
    <w:rsid w:val="006566E2"/>
    <w:rsid w:val="0065670D"/>
    <w:rsid w:val="0065696C"/>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861"/>
    <w:rsid w:val="006608B7"/>
    <w:rsid w:val="00660925"/>
    <w:rsid w:val="006609E3"/>
    <w:rsid w:val="00660B34"/>
    <w:rsid w:val="00660D6F"/>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C6"/>
    <w:rsid w:val="006620F8"/>
    <w:rsid w:val="006620FF"/>
    <w:rsid w:val="00662166"/>
    <w:rsid w:val="00662234"/>
    <w:rsid w:val="0066224B"/>
    <w:rsid w:val="0066231F"/>
    <w:rsid w:val="00662404"/>
    <w:rsid w:val="006625BF"/>
    <w:rsid w:val="006625FD"/>
    <w:rsid w:val="00662606"/>
    <w:rsid w:val="00662638"/>
    <w:rsid w:val="0066268F"/>
    <w:rsid w:val="00662DBE"/>
    <w:rsid w:val="00662FA2"/>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88"/>
    <w:rsid w:val="00663FD7"/>
    <w:rsid w:val="00664440"/>
    <w:rsid w:val="00664678"/>
    <w:rsid w:val="006646F0"/>
    <w:rsid w:val="006646F4"/>
    <w:rsid w:val="006646FD"/>
    <w:rsid w:val="00665131"/>
    <w:rsid w:val="00665229"/>
    <w:rsid w:val="006652DF"/>
    <w:rsid w:val="00665316"/>
    <w:rsid w:val="0066540A"/>
    <w:rsid w:val="006654E8"/>
    <w:rsid w:val="0066568F"/>
    <w:rsid w:val="00665A0B"/>
    <w:rsid w:val="00665CA7"/>
    <w:rsid w:val="00665CCE"/>
    <w:rsid w:val="00665E51"/>
    <w:rsid w:val="00665E90"/>
    <w:rsid w:val="00666140"/>
    <w:rsid w:val="00666214"/>
    <w:rsid w:val="006662C4"/>
    <w:rsid w:val="006663DC"/>
    <w:rsid w:val="0066692E"/>
    <w:rsid w:val="00666AF7"/>
    <w:rsid w:val="00666D4A"/>
    <w:rsid w:val="00666E14"/>
    <w:rsid w:val="00666E1C"/>
    <w:rsid w:val="00666E49"/>
    <w:rsid w:val="00666E74"/>
    <w:rsid w:val="00666F2A"/>
    <w:rsid w:val="006670CC"/>
    <w:rsid w:val="0066725F"/>
    <w:rsid w:val="006672FC"/>
    <w:rsid w:val="00667378"/>
    <w:rsid w:val="0066745C"/>
    <w:rsid w:val="00667550"/>
    <w:rsid w:val="00667988"/>
    <w:rsid w:val="00667A27"/>
    <w:rsid w:val="00667C02"/>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0F8D"/>
    <w:rsid w:val="00671010"/>
    <w:rsid w:val="0067106A"/>
    <w:rsid w:val="006713FA"/>
    <w:rsid w:val="00671461"/>
    <w:rsid w:val="006717BC"/>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3FE"/>
    <w:rsid w:val="0067649C"/>
    <w:rsid w:val="006767B8"/>
    <w:rsid w:val="00676907"/>
    <w:rsid w:val="0067692B"/>
    <w:rsid w:val="00677380"/>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F6E"/>
    <w:rsid w:val="00682085"/>
    <w:rsid w:val="006820BE"/>
    <w:rsid w:val="006820C0"/>
    <w:rsid w:val="0068226B"/>
    <w:rsid w:val="006822FA"/>
    <w:rsid w:val="0068244B"/>
    <w:rsid w:val="006825EC"/>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9C5"/>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A5C"/>
    <w:rsid w:val="00693AFE"/>
    <w:rsid w:val="00693D6C"/>
    <w:rsid w:val="00693E06"/>
    <w:rsid w:val="00693EF4"/>
    <w:rsid w:val="00693F0A"/>
    <w:rsid w:val="00693F52"/>
    <w:rsid w:val="00693FAE"/>
    <w:rsid w:val="00693FE1"/>
    <w:rsid w:val="006943E3"/>
    <w:rsid w:val="0069447C"/>
    <w:rsid w:val="006948C5"/>
    <w:rsid w:val="0069493A"/>
    <w:rsid w:val="006949AD"/>
    <w:rsid w:val="00694B5C"/>
    <w:rsid w:val="00694E1F"/>
    <w:rsid w:val="00694E55"/>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6D2"/>
    <w:rsid w:val="006A570D"/>
    <w:rsid w:val="006A57C6"/>
    <w:rsid w:val="006A5911"/>
    <w:rsid w:val="006A592E"/>
    <w:rsid w:val="006A5A45"/>
    <w:rsid w:val="006A5B3F"/>
    <w:rsid w:val="006A5CA3"/>
    <w:rsid w:val="006A5D5C"/>
    <w:rsid w:val="006A5E26"/>
    <w:rsid w:val="006A5E74"/>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A88"/>
    <w:rsid w:val="006B3B64"/>
    <w:rsid w:val="006B3C99"/>
    <w:rsid w:val="006B3D1D"/>
    <w:rsid w:val="006B3E55"/>
    <w:rsid w:val="006B401E"/>
    <w:rsid w:val="006B408A"/>
    <w:rsid w:val="006B41C2"/>
    <w:rsid w:val="006B4269"/>
    <w:rsid w:val="006B43A5"/>
    <w:rsid w:val="006B4637"/>
    <w:rsid w:val="006B47D1"/>
    <w:rsid w:val="006B47EB"/>
    <w:rsid w:val="006B48C9"/>
    <w:rsid w:val="006B4A96"/>
    <w:rsid w:val="006B4D21"/>
    <w:rsid w:val="006B4E5B"/>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473"/>
    <w:rsid w:val="006C54AC"/>
    <w:rsid w:val="006C566C"/>
    <w:rsid w:val="006C5720"/>
    <w:rsid w:val="006C57EC"/>
    <w:rsid w:val="006C588A"/>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C92"/>
    <w:rsid w:val="006C7CAC"/>
    <w:rsid w:val="006C7DA5"/>
    <w:rsid w:val="006C7F29"/>
    <w:rsid w:val="006C7F33"/>
    <w:rsid w:val="006C7FB9"/>
    <w:rsid w:val="006D027A"/>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CEB"/>
    <w:rsid w:val="006D1D39"/>
    <w:rsid w:val="006D1DFA"/>
    <w:rsid w:val="006D1F1A"/>
    <w:rsid w:val="006D1F86"/>
    <w:rsid w:val="006D2021"/>
    <w:rsid w:val="006D2039"/>
    <w:rsid w:val="006D21FF"/>
    <w:rsid w:val="006D220F"/>
    <w:rsid w:val="006D2215"/>
    <w:rsid w:val="006D222B"/>
    <w:rsid w:val="006D27E7"/>
    <w:rsid w:val="006D2A7A"/>
    <w:rsid w:val="006D2A81"/>
    <w:rsid w:val="006D2AB9"/>
    <w:rsid w:val="006D2ACC"/>
    <w:rsid w:val="006D2C59"/>
    <w:rsid w:val="006D2D42"/>
    <w:rsid w:val="006D2E1C"/>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226"/>
    <w:rsid w:val="006E22CC"/>
    <w:rsid w:val="006E2477"/>
    <w:rsid w:val="006E293E"/>
    <w:rsid w:val="006E2CF7"/>
    <w:rsid w:val="006E2DD4"/>
    <w:rsid w:val="006E2DFD"/>
    <w:rsid w:val="006E2F48"/>
    <w:rsid w:val="006E30E4"/>
    <w:rsid w:val="006E3331"/>
    <w:rsid w:val="006E36EA"/>
    <w:rsid w:val="006E3864"/>
    <w:rsid w:val="006E38C3"/>
    <w:rsid w:val="006E3A6E"/>
    <w:rsid w:val="006E3D3A"/>
    <w:rsid w:val="006E3DD0"/>
    <w:rsid w:val="006E3E01"/>
    <w:rsid w:val="006E3E78"/>
    <w:rsid w:val="006E3F99"/>
    <w:rsid w:val="006E42D9"/>
    <w:rsid w:val="006E438B"/>
    <w:rsid w:val="006E43DC"/>
    <w:rsid w:val="006E455B"/>
    <w:rsid w:val="006E4646"/>
    <w:rsid w:val="006E4AC1"/>
    <w:rsid w:val="006E4DFC"/>
    <w:rsid w:val="006E4E89"/>
    <w:rsid w:val="006E5006"/>
    <w:rsid w:val="006E512D"/>
    <w:rsid w:val="006E5477"/>
    <w:rsid w:val="006E554E"/>
    <w:rsid w:val="006E57E7"/>
    <w:rsid w:val="006E5949"/>
    <w:rsid w:val="006E5AFE"/>
    <w:rsid w:val="006E5E81"/>
    <w:rsid w:val="006E5FC8"/>
    <w:rsid w:val="006E62C1"/>
    <w:rsid w:val="006E64BD"/>
    <w:rsid w:val="006E64F3"/>
    <w:rsid w:val="006E672D"/>
    <w:rsid w:val="006E679B"/>
    <w:rsid w:val="006E696A"/>
    <w:rsid w:val="006E6A05"/>
    <w:rsid w:val="006E6AD1"/>
    <w:rsid w:val="006E6C33"/>
    <w:rsid w:val="006E6CE4"/>
    <w:rsid w:val="006E6F03"/>
    <w:rsid w:val="006E708A"/>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B01"/>
    <w:rsid w:val="006F3C66"/>
    <w:rsid w:val="006F3E99"/>
    <w:rsid w:val="006F4026"/>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F94"/>
    <w:rsid w:val="00701F97"/>
    <w:rsid w:val="007028CB"/>
    <w:rsid w:val="007028E9"/>
    <w:rsid w:val="00702A19"/>
    <w:rsid w:val="00702AEB"/>
    <w:rsid w:val="00702B2D"/>
    <w:rsid w:val="007032E6"/>
    <w:rsid w:val="00703380"/>
    <w:rsid w:val="00703417"/>
    <w:rsid w:val="007036C0"/>
    <w:rsid w:val="007036E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7051"/>
    <w:rsid w:val="00707070"/>
    <w:rsid w:val="007070A8"/>
    <w:rsid w:val="00707104"/>
    <w:rsid w:val="00707225"/>
    <w:rsid w:val="00707345"/>
    <w:rsid w:val="0070743B"/>
    <w:rsid w:val="0070753C"/>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765"/>
    <w:rsid w:val="00710994"/>
    <w:rsid w:val="007109CD"/>
    <w:rsid w:val="00710A3E"/>
    <w:rsid w:val="00710B79"/>
    <w:rsid w:val="00710D33"/>
    <w:rsid w:val="00710D7F"/>
    <w:rsid w:val="00710E0C"/>
    <w:rsid w:val="00710F00"/>
    <w:rsid w:val="00711163"/>
    <w:rsid w:val="007111FA"/>
    <w:rsid w:val="0071127B"/>
    <w:rsid w:val="007113C3"/>
    <w:rsid w:val="007113D3"/>
    <w:rsid w:val="00711406"/>
    <w:rsid w:val="00711419"/>
    <w:rsid w:val="007114C7"/>
    <w:rsid w:val="00711760"/>
    <w:rsid w:val="007117B4"/>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FC0"/>
    <w:rsid w:val="0071714F"/>
    <w:rsid w:val="00717251"/>
    <w:rsid w:val="00717267"/>
    <w:rsid w:val="00717280"/>
    <w:rsid w:val="00717452"/>
    <w:rsid w:val="00717692"/>
    <w:rsid w:val="00717890"/>
    <w:rsid w:val="007178EE"/>
    <w:rsid w:val="007179FA"/>
    <w:rsid w:val="00717A6E"/>
    <w:rsid w:val="00717BDE"/>
    <w:rsid w:val="00720265"/>
    <w:rsid w:val="007202E9"/>
    <w:rsid w:val="0072047E"/>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77A"/>
    <w:rsid w:val="007308C3"/>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F0"/>
    <w:rsid w:val="0073332C"/>
    <w:rsid w:val="00733853"/>
    <w:rsid w:val="00733858"/>
    <w:rsid w:val="00733A80"/>
    <w:rsid w:val="00733C86"/>
    <w:rsid w:val="00733D78"/>
    <w:rsid w:val="007340F6"/>
    <w:rsid w:val="00734125"/>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720E"/>
    <w:rsid w:val="007372DC"/>
    <w:rsid w:val="007374D3"/>
    <w:rsid w:val="0073772B"/>
    <w:rsid w:val="007377ED"/>
    <w:rsid w:val="00737944"/>
    <w:rsid w:val="0073796A"/>
    <w:rsid w:val="007379C8"/>
    <w:rsid w:val="00737B9A"/>
    <w:rsid w:val="00737D70"/>
    <w:rsid w:val="00737DE0"/>
    <w:rsid w:val="00737DE8"/>
    <w:rsid w:val="00737E27"/>
    <w:rsid w:val="00737EC6"/>
    <w:rsid w:val="00740099"/>
    <w:rsid w:val="00740256"/>
    <w:rsid w:val="007402C9"/>
    <w:rsid w:val="007403B8"/>
    <w:rsid w:val="00740412"/>
    <w:rsid w:val="007406A2"/>
    <w:rsid w:val="007406C0"/>
    <w:rsid w:val="007406CB"/>
    <w:rsid w:val="007406D4"/>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C34"/>
    <w:rsid w:val="00750CF6"/>
    <w:rsid w:val="00750E65"/>
    <w:rsid w:val="007510AE"/>
    <w:rsid w:val="007511A5"/>
    <w:rsid w:val="0075130E"/>
    <w:rsid w:val="007514B4"/>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FE7"/>
    <w:rsid w:val="007530E2"/>
    <w:rsid w:val="0075347A"/>
    <w:rsid w:val="00753571"/>
    <w:rsid w:val="00753905"/>
    <w:rsid w:val="007539AF"/>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AD5"/>
    <w:rsid w:val="00754CEA"/>
    <w:rsid w:val="00754D64"/>
    <w:rsid w:val="00754FCC"/>
    <w:rsid w:val="00754FEF"/>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E00"/>
    <w:rsid w:val="00757E74"/>
    <w:rsid w:val="00757E8E"/>
    <w:rsid w:val="00757E9F"/>
    <w:rsid w:val="00757FE8"/>
    <w:rsid w:val="007600CF"/>
    <w:rsid w:val="0076015A"/>
    <w:rsid w:val="0076031F"/>
    <w:rsid w:val="00760350"/>
    <w:rsid w:val="00760389"/>
    <w:rsid w:val="00760541"/>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D8"/>
    <w:rsid w:val="007708B0"/>
    <w:rsid w:val="0077093E"/>
    <w:rsid w:val="00770957"/>
    <w:rsid w:val="00770A2E"/>
    <w:rsid w:val="00770AF5"/>
    <w:rsid w:val="00770B64"/>
    <w:rsid w:val="00770CEE"/>
    <w:rsid w:val="00770D2F"/>
    <w:rsid w:val="00770F69"/>
    <w:rsid w:val="00771074"/>
    <w:rsid w:val="0077117C"/>
    <w:rsid w:val="007711C6"/>
    <w:rsid w:val="007713BA"/>
    <w:rsid w:val="0077140C"/>
    <w:rsid w:val="007715B8"/>
    <w:rsid w:val="00771B67"/>
    <w:rsid w:val="00771BB4"/>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F3D"/>
    <w:rsid w:val="00780F61"/>
    <w:rsid w:val="00780F85"/>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9E"/>
    <w:rsid w:val="007825C3"/>
    <w:rsid w:val="0078277C"/>
    <w:rsid w:val="00782868"/>
    <w:rsid w:val="00782870"/>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A4"/>
    <w:rsid w:val="0078440C"/>
    <w:rsid w:val="00784630"/>
    <w:rsid w:val="00784692"/>
    <w:rsid w:val="00784702"/>
    <w:rsid w:val="00784850"/>
    <w:rsid w:val="0078495C"/>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F70"/>
    <w:rsid w:val="0079448A"/>
    <w:rsid w:val="007945A2"/>
    <w:rsid w:val="007945C1"/>
    <w:rsid w:val="00794692"/>
    <w:rsid w:val="007947FB"/>
    <w:rsid w:val="00794D22"/>
    <w:rsid w:val="00794DFE"/>
    <w:rsid w:val="00795120"/>
    <w:rsid w:val="00795160"/>
    <w:rsid w:val="007952C5"/>
    <w:rsid w:val="007954AC"/>
    <w:rsid w:val="00795555"/>
    <w:rsid w:val="007957C3"/>
    <w:rsid w:val="00795804"/>
    <w:rsid w:val="00795809"/>
    <w:rsid w:val="00795871"/>
    <w:rsid w:val="0079594C"/>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A8"/>
    <w:rsid w:val="007A0FE4"/>
    <w:rsid w:val="007A10AB"/>
    <w:rsid w:val="007A1112"/>
    <w:rsid w:val="007A1189"/>
    <w:rsid w:val="007A15BA"/>
    <w:rsid w:val="007A16E9"/>
    <w:rsid w:val="007A16F1"/>
    <w:rsid w:val="007A1736"/>
    <w:rsid w:val="007A1813"/>
    <w:rsid w:val="007A1832"/>
    <w:rsid w:val="007A1882"/>
    <w:rsid w:val="007A1B63"/>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B55"/>
    <w:rsid w:val="007B6E25"/>
    <w:rsid w:val="007B6F67"/>
    <w:rsid w:val="007B6FED"/>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B86"/>
    <w:rsid w:val="007D5CD9"/>
    <w:rsid w:val="007D5CFA"/>
    <w:rsid w:val="007D606D"/>
    <w:rsid w:val="007D6198"/>
    <w:rsid w:val="007D62C0"/>
    <w:rsid w:val="007D6310"/>
    <w:rsid w:val="007D6321"/>
    <w:rsid w:val="007D6443"/>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445"/>
    <w:rsid w:val="007E1479"/>
    <w:rsid w:val="007E178C"/>
    <w:rsid w:val="007E1A55"/>
    <w:rsid w:val="007E1A9B"/>
    <w:rsid w:val="007E1B46"/>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9F3"/>
    <w:rsid w:val="007E3DBB"/>
    <w:rsid w:val="007E3F79"/>
    <w:rsid w:val="007E42F2"/>
    <w:rsid w:val="007E4798"/>
    <w:rsid w:val="007E48CD"/>
    <w:rsid w:val="007E48D2"/>
    <w:rsid w:val="007E48E4"/>
    <w:rsid w:val="007E4D9A"/>
    <w:rsid w:val="007E4FD8"/>
    <w:rsid w:val="007E531F"/>
    <w:rsid w:val="007E5634"/>
    <w:rsid w:val="007E56EC"/>
    <w:rsid w:val="007E58B9"/>
    <w:rsid w:val="007E5D16"/>
    <w:rsid w:val="007E5DED"/>
    <w:rsid w:val="007E5FFC"/>
    <w:rsid w:val="007E5FFD"/>
    <w:rsid w:val="007E60A5"/>
    <w:rsid w:val="007E6239"/>
    <w:rsid w:val="007E633D"/>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55D"/>
    <w:rsid w:val="007F05E0"/>
    <w:rsid w:val="007F067D"/>
    <w:rsid w:val="007F0B77"/>
    <w:rsid w:val="007F0B82"/>
    <w:rsid w:val="007F0DD3"/>
    <w:rsid w:val="007F0F08"/>
    <w:rsid w:val="007F1083"/>
    <w:rsid w:val="007F1215"/>
    <w:rsid w:val="007F1218"/>
    <w:rsid w:val="007F133E"/>
    <w:rsid w:val="007F160D"/>
    <w:rsid w:val="007F18C0"/>
    <w:rsid w:val="007F193A"/>
    <w:rsid w:val="007F1967"/>
    <w:rsid w:val="007F1B69"/>
    <w:rsid w:val="007F1D13"/>
    <w:rsid w:val="007F1D4A"/>
    <w:rsid w:val="007F1F3D"/>
    <w:rsid w:val="007F228B"/>
    <w:rsid w:val="007F2452"/>
    <w:rsid w:val="007F2477"/>
    <w:rsid w:val="007F290B"/>
    <w:rsid w:val="007F2B66"/>
    <w:rsid w:val="007F2B73"/>
    <w:rsid w:val="007F2BD9"/>
    <w:rsid w:val="007F2DBB"/>
    <w:rsid w:val="007F2DEE"/>
    <w:rsid w:val="007F2EB4"/>
    <w:rsid w:val="007F2ED4"/>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2193"/>
    <w:rsid w:val="0080220C"/>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DD8"/>
    <w:rsid w:val="00810DE9"/>
    <w:rsid w:val="00810E3C"/>
    <w:rsid w:val="00810EAE"/>
    <w:rsid w:val="00810FEA"/>
    <w:rsid w:val="00811036"/>
    <w:rsid w:val="00811236"/>
    <w:rsid w:val="008119A0"/>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4072"/>
    <w:rsid w:val="008142CD"/>
    <w:rsid w:val="0081433F"/>
    <w:rsid w:val="008143E2"/>
    <w:rsid w:val="00814500"/>
    <w:rsid w:val="0081481C"/>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6BA"/>
    <w:rsid w:val="00815706"/>
    <w:rsid w:val="0081574C"/>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A22"/>
    <w:rsid w:val="00821BB2"/>
    <w:rsid w:val="00821DC0"/>
    <w:rsid w:val="00821E00"/>
    <w:rsid w:val="00821FB0"/>
    <w:rsid w:val="00822021"/>
    <w:rsid w:val="008220C6"/>
    <w:rsid w:val="008220CC"/>
    <w:rsid w:val="00822131"/>
    <w:rsid w:val="008222E3"/>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D18"/>
    <w:rsid w:val="00852DB0"/>
    <w:rsid w:val="00852EE2"/>
    <w:rsid w:val="00852FAF"/>
    <w:rsid w:val="008531DC"/>
    <w:rsid w:val="008532A7"/>
    <w:rsid w:val="008534B6"/>
    <w:rsid w:val="00853720"/>
    <w:rsid w:val="00853C45"/>
    <w:rsid w:val="00853FED"/>
    <w:rsid w:val="00854090"/>
    <w:rsid w:val="008540C8"/>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56C"/>
    <w:rsid w:val="008655C9"/>
    <w:rsid w:val="00865696"/>
    <w:rsid w:val="008657CD"/>
    <w:rsid w:val="00865BA1"/>
    <w:rsid w:val="00865D02"/>
    <w:rsid w:val="00865D4C"/>
    <w:rsid w:val="00865DE1"/>
    <w:rsid w:val="00865EB2"/>
    <w:rsid w:val="00865EF7"/>
    <w:rsid w:val="00866176"/>
    <w:rsid w:val="00866273"/>
    <w:rsid w:val="00866333"/>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36"/>
    <w:rsid w:val="00876C4A"/>
    <w:rsid w:val="0087700C"/>
    <w:rsid w:val="008772CF"/>
    <w:rsid w:val="008773EA"/>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FE"/>
    <w:rsid w:val="00887329"/>
    <w:rsid w:val="00887366"/>
    <w:rsid w:val="00887516"/>
    <w:rsid w:val="0088762F"/>
    <w:rsid w:val="008876DF"/>
    <w:rsid w:val="00887771"/>
    <w:rsid w:val="008879ED"/>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C3"/>
    <w:rsid w:val="008917D6"/>
    <w:rsid w:val="00891A48"/>
    <w:rsid w:val="00891AD2"/>
    <w:rsid w:val="00891F63"/>
    <w:rsid w:val="0089201D"/>
    <w:rsid w:val="00892180"/>
    <w:rsid w:val="0089218E"/>
    <w:rsid w:val="00892253"/>
    <w:rsid w:val="00892281"/>
    <w:rsid w:val="008922DF"/>
    <w:rsid w:val="0089232A"/>
    <w:rsid w:val="00892522"/>
    <w:rsid w:val="008925B0"/>
    <w:rsid w:val="0089295B"/>
    <w:rsid w:val="00892B69"/>
    <w:rsid w:val="00892ECA"/>
    <w:rsid w:val="00892EDF"/>
    <w:rsid w:val="00892F0D"/>
    <w:rsid w:val="00892FFB"/>
    <w:rsid w:val="00893024"/>
    <w:rsid w:val="00893235"/>
    <w:rsid w:val="00893420"/>
    <w:rsid w:val="0089363D"/>
    <w:rsid w:val="00893673"/>
    <w:rsid w:val="00893695"/>
    <w:rsid w:val="0089380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E7B"/>
    <w:rsid w:val="008A0F9F"/>
    <w:rsid w:val="008A0FB5"/>
    <w:rsid w:val="008A10E3"/>
    <w:rsid w:val="008A1284"/>
    <w:rsid w:val="008A12B4"/>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51"/>
    <w:rsid w:val="008A26A6"/>
    <w:rsid w:val="008A289A"/>
    <w:rsid w:val="008A294D"/>
    <w:rsid w:val="008A2A86"/>
    <w:rsid w:val="008A2AAE"/>
    <w:rsid w:val="008A2BC0"/>
    <w:rsid w:val="008A2C15"/>
    <w:rsid w:val="008A2C4C"/>
    <w:rsid w:val="008A2DCF"/>
    <w:rsid w:val="008A2DE7"/>
    <w:rsid w:val="008A2F26"/>
    <w:rsid w:val="008A2F49"/>
    <w:rsid w:val="008A2FB0"/>
    <w:rsid w:val="008A31A8"/>
    <w:rsid w:val="008A31B3"/>
    <w:rsid w:val="008A31B9"/>
    <w:rsid w:val="008A3537"/>
    <w:rsid w:val="008A36ED"/>
    <w:rsid w:val="008A3701"/>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820"/>
    <w:rsid w:val="008B39E9"/>
    <w:rsid w:val="008B3A09"/>
    <w:rsid w:val="008B3AAA"/>
    <w:rsid w:val="008B3ACE"/>
    <w:rsid w:val="008B3C76"/>
    <w:rsid w:val="008B3E6C"/>
    <w:rsid w:val="008B3E81"/>
    <w:rsid w:val="008B3EA4"/>
    <w:rsid w:val="008B41EF"/>
    <w:rsid w:val="008B4230"/>
    <w:rsid w:val="008B447F"/>
    <w:rsid w:val="008B4481"/>
    <w:rsid w:val="008B44A9"/>
    <w:rsid w:val="008B44E1"/>
    <w:rsid w:val="008B4717"/>
    <w:rsid w:val="008B4866"/>
    <w:rsid w:val="008B49DE"/>
    <w:rsid w:val="008B49EE"/>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7C5"/>
    <w:rsid w:val="008D399A"/>
    <w:rsid w:val="008D3A1B"/>
    <w:rsid w:val="008D3AF5"/>
    <w:rsid w:val="008D3CA0"/>
    <w:rsid w:val="008D3F02"/>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CF1"/>
    <w:rsid w:val="008D5EF9"/>
    <w:rsid w:val="008D5F83"/>
    <w:rsid w:val="008D5FCD"/>
    <w:rsid w:val="008D602D"/>
    <w:rsid w:val="008D6035"/>
    <w:rsid w:val="008D623D"/>
    <w:rsid w:val="008D6255"/>
    <w:rsid w:val="008D627E"/>
    <w:rsid w:val="008D62AF"/>
    <w:rsid w:val="008D6397"/>
    <w:rsid w:val="008D63C6"/>
    <w:rsid w:val="008D64DF"/>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D3"/>
    <w:rsid w:val="008E1518"/>
    <w:rsid w:val="008E15AC"/>
    <w:rsid w:val="008E1785"/>
    <w:rsid w:val="008E1B6C"/>
    <w:rsid w:val="008E1CD2"/>
    <w:rsid w:val="008E1EAD"/>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8D8"/>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B6"/>
    <w:rsid w:val="009225D2"/>
    <w:rsid w:val="009226E3"/>
    <w:rsid w:val="00922713"/>
    <w:rsid w:val="0092279C"/>
    <w:rsid w:val="009228B6"/>
    <w:rsid w:val="0092299D"/>
    <w:rsid w:val="00922C4C"/>
    <w:rsid w:val="00922D08"/>
    <w:rsid w:val="00922DFE"/>
    <w:rsid w:val="00922F8C"/>
    <w:rsid w:val="00922FCB"/>
    <w:rsid w:val="00923096"/>
    <w:rsid w:val="009230D0"/>
    <w:rsid w:val="00923151"/>
    <w:rsid w:val="00923494"/>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69A"/>
    <w:rsid w:val="00925721"/>
    <w:rsid w:val="00925836"/>
    <w:rsid w:val="009259ED"/>
    <w:rsid w:val="00925A1C"/>
    <w:rsid w:val="00925B66"/>
    <w:rsid w:val="00925B94"/>
    <w:rsid w:val="00925D40"/>
    <w:rsid w:val="00925DD1"/>
    <w:rsid w:val="00925DDC"/>
    <w:rsid w:val="0092603C"/>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31"/>
    <w:rsid w:val="009277BC"/>
    <w:rsid w:val="0092784B"/>
    <w:rsid w:val="009279AF"/>
    <w:rsid w:val="00927A45"/>
    <w:rsid w:val="00927A50"/>
    <w:rsid w:val="00927B3A"/>
    <w:rsid w:val="00927C68"/>
    <w:rsid w:val="00927E8E"/>
    <w:rsid w:val="009300FC"/>
    <w:rsid w:val="0093011E"/>
    <w:rsid w:val="009301E4"/>
    <w:rsid w:val="0093022F"/>
    <w:rsid w:val="00930305"/>
    <w:rsid w:val="0093063D"/>
    <w:rsid w:val="00930734"/>
    <w:rsid w:val="009307CC"/>
    <w:rsid w:val="009307CF"/>
    <w:rsid w:val="00930A2E"/>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8E1"/>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60B6"/>
    <w:rsid w:val="009360F7"/>
    <w:rsid w:val="0093615F"/>
    <w:rsid w:val="00936193"/>
    <w:rsid w:val="0093634D"/>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6E1"/>
    <w:rsid w:val="009456F9"/>
    <w:rsid w:val="00945725"/>
    <w:rsid w:val="009458B7"/>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647"/>
    <w:rsid w:val="009656E5"/>
    <w:rsid w:val="009659A5"/>
    <w:rsid w:val="009659EA"/>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4E8"/>
    <w:rsid w:val="009816DB"/>
    <w:rsid w:val="009817A2"/>
    <w:rsid w:val="009818A3"/>
    <w:rsid w:val="00981AA5"/>
    <w:rsid w:val="00981BAF"/>
    <w:rsid w:val="00982038"/>
    <w:rsid w:val="0098214C"/>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309B"/>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6B6"/>
    <w:rsid w:val="009A4754"/>
    <w:rsid w:val="009A49A6"/>
    <w:rsid w:val="009A4AA9"/>
    <w:rsid w:val="009A4D26"/>
    <w:rsid w:val="009A4D31"/>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CD9"/>
    <w:rsid w:val="009A7D67"/>
    <w:rsid w:val="009A7DFB"/>
    <w:rsid w:val="009A7E08"/>
    <w:rsid w:val="009A7E11"/>
    <w:rsid w:val="009B003C"/>
    <w:rsid w:val="009B020E"/>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FC"/>
    <w:rsid w:val="009B52A1"/>
    <w:rsid w:val="009B52FB"/>
    <w:rsid w:val="009B53A0"/>
    <w:rsid w:val="009B5618"/>
    <w:rsid w:val="009B562F"/>
    <w:rsid w:val="009B56FB"/>
    <w:rsid w:val="009B5821"/>
    <w:rsid w:val="009B585E"/>
    <w:rsid w:val="009B5921"/>
    <w:rsid w:val="009B5A62"/>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959"/>
    <w:rsid w:val="009B7990"/>
    <w:rsid w:val="009B79AC"/>
    <w:rsid w:val="009B7A4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E0C"/>
    <w:rsid w:val="009C520B"/>
    <w:rsid w:val="009C529C"/>
    <w:rsid w:val="009C553E"/>
    <w:rsid w:val="009C5570"/>
    <w:rsid w:val="009C55D4"/>
    <w:rsid w:val="009C56FE"/>
    <w:rsid w:val="009C5766"/>
    <w:rsid w:val="009C5785"/>
    <w:rsid w:val="009C5837"/>
    <w:rsid w:val="009C5874"/>
    <w:rsid w:val="009C5984"/>
    <w:rsid w:val="009C5D26"/>
    <w:rsid w:val="009C5E4C"/>
    <w:rsid w:val="009C5EF1"/>
    <w:rsid w:val="009C633B"/>
    <w:rsid w:val="009C636F"/>
    <w:rsid w:val="009C645D"/>
    <w:rsid w:val="009C6513"/>
    <w:rsid w:val="009C65A5"/>
    <w:rsid w:val="009C66F0"/>
    <w:rsid w:val="009C6768"/>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AD"/>
    <w:rsid w:val="009E44AA"/>
    <w:rsid w:val="009E44F6"/>
    <w:rsid w:val="009E4550"/>
    <w:rsid w:val="009E457F"/>
    <w:rsid w:val="009E474B"/>
    <w:rsid w:val="009E484D"/>
    <w:rsid w:val="009E4C46"/>
    <w:rsid w:val="009E4E68"/>
    <w:rsid w:val="009E4E79"/>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56D"/>
    <w:rsid w:val="009F07E7"/>
    <w:rsid w:val="009F07FC"/>
    <w:rsid w:val="009F0814"/>
    <w:rsid w:val="009F0899"/>
    <w:rsid w:val="009F0992"/>
    <w:rsid w:val="009F0C2E"/>
    <w:rsid w:val="009F0CA6"/>
    <w:rsid w:val="009F0CD1"/>
    <w:rsid w:val="009F0E9C"/>
    <w:rsid w:val="009F10C5"/>
    <w:rsid w:val="009F1172"/>
    <w:rsid w:val="009F13BC"/>
    <w:rsid w:val="009F13C2"/>
    <w:rsid w:val="009F1432"/>
    <w:rsid w:val="009F15AB"/>
    <w:rsid w:val="009F187B"/>
    <w:rsid w:val="009F1933"/>
    <w:rsid w:val="009F1B9C"/>
    <w:rsid w:val="009F1CB4"/>
    <w:rsid w:val="009F2095"/>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C47"/>
    <w:rsid w:val="009F411E"/>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A90"/>
    <w:rsid w:val="009F5B74"/>
    <w:rsid w:val="009F5C09"/>
    <w:rsid w:val="009F5CA4"/>
    <w:rsid w:val="009F5EAC"/>
    <w:rsid w:val="009F63D1"/>
    <w:rsid w:val="009F6410"/>
    <w:rsid w:val="009F6457"/>
    <w:rsid w:val="009F6776"/>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C"/>
    <w:rsid w:val="00A01EAA"/>
    <w:rsid w:val="00A02262"/>
    <w:rsid w:val="00A0230E"/>
    <w:rsid w:val="00A02378"/>
    <w:rsid w:val="00A023DE"/>
    <w:rsid w:val="00A02870"/>
    <w:rsid w:val="00A02AE2"/>
    <w:rsid w:val="00A02B26"/>
    <w:rsid w:val="00A02B9A"/>
    <w:rsid w:val="00A02BEC"/>
    <w:rsid w:val="00A02C96"/>
    <w:rsid w:val="00A02D52"/>
    <w:rsid w:val="00A02FBC"/>
    <w:rsid w:val="00A0313F"/>
    <w:rsid w:val="00A03246"/>
    <w:rsid w:val="00A0338C"/>
    <w:rsid w:val="00A0346B"/>
    <w:rsid w:val="00A036BB"/>
    <w:rsid w:val="00A03878"/>
    <w:rsid w:val="00A03915"/>
    <w:rsid w:val="00A03A1D"/>
    <w:rsid w:val="00A03E3D"/>
    <w:rsid w:val="00A03E64"/>
    <w:rsid w:val="00A03F90"/>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92"/>
    <w:rsid w:val="00A236A9"/>
    <w:rsid w:val="00A236B1"/>
    <w:rsid w:val="00A23919"/>
    <w:rsid w:val="00A23921"/>
    <w:rsid w:val="00A23932"/>
    <w:rsid w:val="00A23BA3"/>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141"/>
    <w:rsid w:val="00A2615A"/>
    <w:rsid w:val="00A261A6"/>
    <w:rsid w:val="00A261BF"/>
    <w:rsid w:val="00A261E4"/>
    <w:rsid w:val="00A265BD"/>
    <w:rsid w:val="00A265D9"/>
    <w:rsid w:val="00A26655"/>
    <w:rsid w:val="00A26815"/>
    <w:rsid w:val="00A26883"/>
    <w:rsid w:val="00A26941"/>
    <w:rsid w:val="00A269B4"/>
    <w:rsid w:val="00A269E0"/>
    <w:rsid w:val="00A26B9D"/>
    <w:rsid w:val="00A26D21"/>
    <w:rsid w:val="00A26D60"/>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69"/>
    <w:rsid w:val="00A33B8A"/>
    <w:rsid w:val="00A33D5C"/>
    <w:rsid w:val="00A3400E"/>
    <w:rsid w:val="00A34678"/>
    <w:rsid w:val="00A34685"/>
    <w:rsid w:val="00A3499F"/>
    <w:rsid w:val="00A34CA7"/>
    <w:rsid w:val="00A34DA0"/>
    <w:rsid w:val="00A34E1A"/>
    <w:rsid w:val="00A34E4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CC"/>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FAD"/>
    <w:rsid w:val="00A47104"/>
    <w:rsid w:val="00A47314"/>
    <w:rsid w:val="00A47406"/>
    <w:rsid w:val="00A476F0"/>
    <w:rsid w:val="00A4788D"/>
    <w:rsid w:val="00A47A6C"/>
    <w:rsid w:val="00A47B4B"/>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735"/>
    <w:rsid w:val="00A569C0"/>
    <w:rsid w:val="00A56C2C"/>
    <w:rsid w:val="00A56F13"/>
    <w:rsid w:val="00A57030"/>
    <w:rsid w:val="00A57059"/>
    <w:rsid w:val="00A57212"/>
    <w:rsid w:val="00A57311"/>
    <w:rsid w:val="00A575DE"/>
    <w:rsid w:val="00A5767F"/>
    <w:rsid w:val="00A5772F"/>
    <w:rsid w:val="00A57818"/>
    <w:rsid w:val="00A5787F"/>
    <w:rsid w:val="00A578C2"/>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E3"/>
    <w:rsid w:val="00A61401"/>
    <w:rsid w:val="00A614D9"/>
    <w:rsid w:val="00A61534"/>
    <w:rsid w:val="00A615A0"/>
    <w:rsid w:val="00A615AF"/>
    <w:rsid w:val="00A61828"/>
    <w:rsid w:val="00A6189D"/>
    <w:rsid w:val="00A618E6"/>
    <w:rsid w:val="00A61AA2"/>
    <w:rsid w:val="00A61B8D"/>
    <w:rsid w:val="00A61BD0"/>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B4"/>
    <w:rsid w:val="00A67E3E"/>
    <w:rsid w:val="00A67F0B"/>
    <w:rsid w:val="00A7000E"/>
    <w:rsid w:val="00A70061"/>
    <w:rsid w:val="00A700BE"/>
    <w:rsid w:val="00A700FF"/>
    <w:rsid w:val="00A7014A"/>
    <w:rsid w:val="00A70290"/>
    <w:rsid w:val="00A705B9"/>
    <w:rsid w:val="00A70753"/>
    <w:rsid w:val="00A70789"/>
    <w:rsid w:val="00A70880"/>
    <w:rsid w:val="00A70946"/>
    <w:rsid w:val="00A70A35"/>
    <w:rsid w:val="00A70BBA"/>
    <w:rsid w:val="00A70C8E"/>
    <w:rsid w:val="00A70C9C"/>
    <w:rsid w:val="00A70D28"/>
    <w:rsid w:val="00A70FAB"/>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20A"/>
    <w:rsid w:val="00A75212"/>
    <w:rsid w:val="00A75289"/>
    <w:rsid w:val="00A7538B"/>
    <w:rsid w:val="00A7551D"/>
    <w:rsid w:val="00A755FA"/>
    <w:rsid w:val="00A75624"/>
    <w:rsid w:val="00A7577C"/>
    <w:rsid w:val="00A7581D"/>
    <w:rsid w:val="00A75920"/>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B80"/>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F72"/>
    <w:rsid w:val="00A930CC"/>
    <w:rsid w:val="00A934FE"/>
    <w:rsid w:val="00A93509"/>
    <w:rsid w:val="00A93800"/>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CAD"/>
    <w:rsid w:val="00A96CF6"/>
    <w:rsid w:val="00A96D7E"/>
    <w:rsid w:val="00A96F06"/>
    <w:rsid w:val="00A9719F"/>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CE"/>
    <w:rsid w:val="00AA7BA3"/>
    <w:rsid w:val="00AA7BF4"/>
    <w:rsid w:val="00AA7C4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28C"/>
    <w:rsid w:val="00AB642C"/>
    <w:rsid w:val="00AB644A"/>
    <w:rsid w:val="00AB6458"/>
    <w:rsid w:val="00AB6568"/>
    <w:rsid w:val="00AB657D"/>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CC3"/>
    <w:rsid w:val="00AC0E79"/>
    <w:rsid w:val="00AC1281"/>
    <w:rsid w:val="00AC1767"/>
    <w:rsid w:val="00AC17BC"/>
    <w:rsid w:val="00AC18E5"/>
    <w:rsid w:val="00AC1C3E"/>
    <w:rsid w:val="00AC1CD3"/>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4B"/>
    <w:rsid w:val="00AD4597"/>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D92"/>
    <w:rsid w:val="00AF4FEC"/>
    <w:rsid w:val="00AF5363"/>
    <w:rsid w:val="00AF56C5"/>
    <w:rsid w:val="00AF58E3"/>
    <w:rsid w:val="00AF5A5C"/>
    <w:rsid w:val="00AF5A85"/>
    <w:rsid w:val="00AF5AB1"/>
    <w:rsid w:val="00AF5BAA"/>
    <w:rsid w:val="00AF5F78"/>
    <w:rsid w:val="00AF6040"/>
    <w:rsid w:val="00AF618D"/>
    <w:rsid w:val="00AF61A6"/>
    <w:rsid w:val="00AF62A5"/>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3BB"/>
    <w:rsid w:val="00B0144A"/>
    <w:rsid w:val="00B01521"/>
    <w:rsid w:val="00B01851"/>
    <w:rsid w:val="00B018C3"/>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B"/>
    <w:rsid w:val="00B0412B"/>
    <w:rsid w:val="00B041DE"/>
    <w:rsid w:val="00B0425D"/>
    <w:rsid w:val="00B0435E"/>
    <w:rsid w:val="00B043F7"/>
    <w:rsid w:val="00B049C5"/>
    <w:rsid w:val="00B04A51"/>
    <w:rsid w:val="00B04A8E"/>
    <w:rsid w:val="00B04AD7"/>
    <w:rsid w:val="00B04D36"/>
    <w:rsid w:val="00B04E0E"/>
    <w:rsid w:val="00B04F11"/>
    <w:rsid w:val="00B04FAD"/>
    <w:rsid w:val="00B05015"/>
    <w:rsid w:val="00B0504B"/>
    <w:rsid w:val="00B0540A"/>
    <w:rsid w:val="00B055E4"/>
    <w:rsid w:val="00B055F4"/>
    <w:rsid w:val="00B05688"/>
    <w:rsid w:val="00B056CF"/>
    <w:rsid w:val="00B057F7"/>
    <w:rsid w:val="00B0588E"/>
    <w:rsid w:val="00B05965"/>
    <w:rsid w:val="00B05B5F"/>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5A0"/>
    <w:rsid w:val="00B155F1"/>
    <w:rsid w:val="00B15676"/>
    <w:rsid w:val="00B1568E"/>
    <w:rsid w:val="00B156C6"/>
    <w:rsid w:val="00B15838"/>
    <w:rsid w:val="00B15845"/>
    <w:rsid w:val="00B15B44"/>
    <w:rsid w:val="00B15CCC"/>
    <w:rsid w:val="00B15CCE"/>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6BE"/>
    <w:rsid w:val="00B22729"/>
    <w:rsid w:val="00B22953"/>
    <w:rsid w:val="00B229C3"/>
    <w:rsid w:val="00B22A96"/>
    <w:rsid w:val="00B22D8B"/>
    <w:rsid w:val="00B22E42"/>
    <w:rsid w:val="00B22E9E"/>
    <w:rsid w:val="00B22EB5"/>
    <w:rsid w:val="00B22F89"/>
    <w:rsid w:val="00B22FF0"/>
    <w:rsid w:val="00B232CB"/>
    <w:rsid w:val="00B233A9"/>
    <w:rsid w:val="00B237E7"/>
    <w:rsid w:val="00B239CC"/>
    <w:rsid w:val="00B23B1A"/>
    <w:rsid w:val="00B23B41"/>
    <w:rsid w:val="00B23BAF"/>
    <w:rsid w:val="00B23C57"/>
    <w:rsid w:val="00B23CA0"/>
    <w:rsid w:val="00B23E2E"/>
    <w:rsid w:val="00B23EFF"/>
    <w:rsid w:val="00B23F25"/>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950"/>
    <w:rsid w:val="00B3098B"/>
    <w:rsid w:val="00B30C14"/>
    <w:rsid w:val="00B30D80"/>
    <w:rsid w:val="00B30F45"/>
    <w:rsid w:val="00B3109D"/>
    <w:rsid w:val="00B31117"/>
    <w:rsid w:val="00B31320"/>
    <w:rsid w:val="00B31333"/>
    <w:rsid w:val="00B31479"/>
    <w:rsid w:val="00B316E7"/>
    <w:rsid w:val="00B317EB"/>
    <w:rsid w:val="00B31817"/>
    <w:rsid w:val="00B31CEE"/>
    <w:rsid w:val="00B31DAC"/>
    <w:rsid w:val="00B31E5F"/>
    <w:rsid w:val="00B31E63"/>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F7C"/>
    <w:rsid w:val="00B33FD5"/>
    <w:rsid w:val="00B34087"/>
    <w:rsid w:val="00B3430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3AD"/>
    <w:rsid w:val="00B45578"/>
    <w:rsid w:val="00B456C9"/>
    <w:rsid w:val="00B45A61"/>
    <w:rsid w:val="00B45AC0"/>
    <w:rsid w:val="00B45AF2"/>
    <w:rsid w:val="00B45B17"/>
    <w:rsid w:val="00B45C0F"/>
    <w:rsid w:val="00B45C4D"/>
    <w:rsid w:val="00B45E1C"/>
    <w:rsid w:val="00B45F18"/>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46E"/>
    <w:rsid w:val="00B574B5"/>
    <w:rsid w:val="00B574BA"/>
    <w:rsid w:val="00B57521"/>
    <w:rsid w:val="00B57625"/>
    <w:rsid w:val="00B57861"/>
    <w:rsid w:val="00B5790D"/>
    <w:rsid w:val="00B579BF"/>
    <w:rsid w:val="00B600C9"/>
    <w:rsid w:val="00B60206"/>
    <w:rsid w:val="00B60281"/>
    <w:rsid w:val="00B602D5"/>
    <w:rsid w:val="00B60407"/>
    <w:rsid w:val="00B6057B"/>
    <w:rsid w:val="00B6059C"/>
    <w:rsid w:val="00B60959"/>
    <w:rsid w:val="00B609F0"/>
    <w:rsid w:val="00B60ADC"/>
    <w:rsid w:val="00B60B02"/>
    <w:rsid w:val="00B60C68"/>
    <w:rsid w:val="00B60C79"/>
    <w:rsid w:val="00B60D4C"/>
    <w:rsid w:val="00B60E1E"/>
    <w:rsid w:val="00B60E6E"/>
    <w:rsid w:val="00B60EBE"/>
    <w:rsid w:val="00B60EE9"/>
    <w:rsid w:val="00B60F36"/>
    <w:rsid w:val="00B60F4C"/>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9"/>
    <w:rsid w:val="00B62F8E"/>
    <w:rsid w:val="00B633AE"/>
    <w:rsid w:val="00B6352F"/>
    <w:rsid w:val="00B63870"/>
    <w:rsid w:val="00B63938"/>
    <w:rsid w:val="00B63A3B"/>
    <w:rsid w:val="00B63D83"/>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6A"/>
    <w:rsid w:val="00B65C34"/>
    <w:rsid w:val="00B65C63"/>
    <w:rsid w:val="00B65CF7"/>
    <w:rsid w:val="00B65FCF"/>
    <w:rsid w:val="00B6600F"/>
    <w:rsid w:val="00B66389"/>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404B"/>
    <w:rsid w:val="00B741C8"/>
    <w:rsid w:val="00B7476F"/>
    <w:rsid w:val="00B74A0D"/>
    <w:rsid w:val="00B74A9C"/>
    <w:rsid w:val="00B74DF2"/>
    <w:rsid w:val="00B74EC0"/>
    <w:rsid w:val="00B74EEC"/>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FA"/>
    <w:rsid w:val="00BB771D"/>
    <w:rsid w:val="00BB7901"/>
    <w:rsid w:val="00BB7926"/>
    <w:rsid w:val="00BB7DB1"/>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61C"/>
    <w:rsid w:val="00BC279A"/>
    <w:rsid w:val="00BC27FA"/>
    <w:rsid w:val="00BC2A4C"/>
    <w:rsid w:val="00BC2AE3"/>
    <w:rsid w:val="00BC2BC7"/>
    <w:rsid w:val="00BC2D78"/>
    <w:rsid w:val="00BC2F45"/>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C65"/>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835"/>
    <w:rsid w:val="00C01AA6"/>
    <w:rsid w:val="00C01C09"/>
    <w:rsid w:val="00C01C49"/>
    <w:rsid w:val="00C01D0A"/>
    <w:rsid w:val="00C01DD8"/>
    <w:rsid w:val="00C01DFD"/>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CAA"/>
    <w:rsid w:val="00C10DB3"/>
    <w:rsid w:val="00C10F09"/>
    <w:rsid w:val="00C10F46"/>
    <w:rsid w:val="00C1114F"/>
    <w:rsid w:val="00C11183"/>
    <w:rsid w:val="00C11197"/>
    <w:rsid w:val="00C11253"/>
    <w:rsid w:val="00C11303"/>
    <w:rsid w:val="00C11548"/>
    <w:rsid w:val="00C11549"/>
    <w:rsid w:val="00C1157C"/>
    <w:rsid w:val="00C11647"/>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346"/>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24"/>
    <w:rsid w:val="00C17FAC"/>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417"/>
    <w:rsid w:val="00C264E2"/>
    <w:rsid w:val="00C265CE"/>
    <w:rsid w:val="00C2664D"/>
    <w:rsid w:val="00C267CB"/>
    <w:rsid w:val="00C267F7"/>
    <w:rsid w:val="00C26871"/>
    <w:rsid w:val="00C2695A"/>
    <w:rsid w:val="00C269D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AB"/>
    <w:rsid w:val="00C6343A"/>
    <w:rsid w:val="00C636B0"/>
    <w:rsid w:val="00C636CA"/>
    <w:rsid w:val="00C63950"/>
    <w:rsid w:val="00C639C2"/>
    <w:rsid w:val="00C63B14"/>
    <w:rsid w:val="00C63B45"/>
    <w:rsid w:val="00C63D08"/>
    <w:rsid w:val="00C63D99"/>
    <w:rsid w:val="00C63DB6"/>
    <w:rsid w:val="00C6440A"/>
    <w:rsid w:val="00C64559"/>
    <w:rsid w:val="00C6456A"/>
    <w:rsid w:val="00C64584"/>
    <w:rsid w:val="00C646F3"/>
    <w:rsid w:val="00C64781"/>
    <w:rsid w:val="00C647ED"/>
    <w:rsid w:val="00C64849"/>
    <w:rsid w:val="00C64912"/>
    <w:rsid w:val="00C64A8B"/>
    <w:rsid w:val="00C64B83"/>
    <w:rsid w:val="00C64C4D"/>
    <w:rsid w:val="00C64E57"/>
    <w:rsid w:val="00C64E8E"/>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DB5"/>
    <w:rsid w:val="00C80F4E"/>
    <w:rsid w:val="00C81092"/>
    <w:rsid w:val="00C8121F"/>
    <w:rsid w:val="00C81226"/>
    <w:rsid w:val="00C8127A"/>
    <w:rsid w:val="00C812C0"/>
    <w:rsid w:val="00C813F9"/>
    <w:rsid w:val="00C81546"/>
    <w:rsid w:val="00C8198E"/>
    <w:rsid w:val="00C819EF"/>
    <w:rsid w:val="00C81B30"/>
    <w:rsid w:val="00C81B55"/>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E3"/>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EC"/>
    <w:rsid w:val="00C947E8"/>
    <w:rsid w:val="00C9486D"/>
    <w:rsid w:val="00C94A5E"/>
    <w:rsid w:val="00C94B58"/>
    <w:rsid w:val="00C94BBA"/>
    <w:rsid w:val="00C94E45"/>
    <w:rsid w:val="00C94EAD"/>
    <w:rsid w:val="00C94F47"/>
    <w:rsid w:val="00C952BA"/>
    <w:rsid w:val="00C952C4"/>
    <w:rsid w:val="00C95300"/>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D83"/>
    <w:rsid w:val="00C96E6F"/>
    <w:rsid w:val="00C96F89"/>
    <w:rsid w:val="00C96FE0"/>
    <w:rsid w:val="00C9707A"/>
    <w:rsid w:val="00C97572"/>
    <w:rsid w:val="00C97680"/>
    <w:rsid w:val="00C97704"/>
    <w:rsid w:val="00C9785E"/>
    <w:rsid w:val="00C97893"/>
    <w:rsid w:val="00C97913"/>
    <w:rsid w:val="00C97AF1"/>
    <w:rsid w:val="00C97D77"/>
    <w:rsid w:val="00CA0108"/>
    <w:rsid w:val="00CA0680"/>
    <w:rsid w:val="00CA083E"/>
    <w:rsid w:val="00CA0933"/>
    <w:rsid w:val="00CA09AA"/>
    <w:rsid w:val="00CA0A7D"/>
    <w:rsid w:val="00CA0CD3"/>
    <w:rsid w:val="00CA0D1B"/>
    <w:rsid w:val="00CA0FCC"/>
    <w:rsid w:val="00CA1043"/>
    <w:rsid w:val="00CA114D"/>
    <w:rsid w:val="00CA1225"/>
    <w:rsid w:val="00CA18D2"/>
    <w:rsid w:val="00CA1B0D"/>
    <w:rsid w:val="00CA1D86"/>
    <w:rsid w:val="00CA1FC0"/>
    <w:rsid w:val="00CA212E"/>
    <w:rsid w:val="00CA22F5"/>
    <w:rsid w:val="00CA23FB"/>
    <w:rsid w:val="00CA269A"/>
    <w:rsid w:val="00CA2919"/>
    <w:rsid w:val="00CA2C56"/>
    <w:rsid w:val="00CA2E55"/>
    <w:rsid w:val="00CA3283"/>
    <w:rsid w:val="00CA32E9"/>
    <w:rsid w:val="00CA33D7"/>
    <w:rsid w:val="00CA37A0"/>
    <w:rsid w:val="00CA397F"/>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4A5"/>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3ED"/>
    <w:rsid w:val="00CC3574"/>
    <w:rsid w:val="00CC363D"/>
    <w:rsid w:val="00CC3763"/>
    <w:rsid w:val="00CC37F6"/>
    <w:rsid w:val="00CC3A49"/>
    <w:rsid w:val="00CC3BDD"/>
    <w:rsid w:val="00CC3D8D"/>
    <w:rsid w:val="00CC3D93"/>
    <w:rsid w:val="00CC3E8C"/>
    <w:rsid w:val="00CC3EAA"/>
    <w:rsid w:val="00CC400F"/>
    <w:rsid w:val="00CC401B"/>
    <w:rsid w:val="00CC4365"/>
    <w:rsid w:val="00CC44A2"/>
    <w:rsid w:val="00CC478C"/>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14E"/>
    <w:rsid w:val="00CD1195"/>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A13"/>
    <w:rsid w:val="00CE0CBF"/>
    <w:rsid w:val="00CE0D61"/>
    <w:rsid w:val="00CE0ED8"/>
    <w:rsid w:val="00CE0F12"/>
    <w:rsid w:val="00CE112E"/>
    <w:rsid w:val="00CE1225"/>
    <w:rsid w:val="00CE132D"/>
    <w:rsid w:val="00CE143E"/>
    <w:rsid w:val="00CE15DB"/>
    <w:rsid w:val="00CE169F"/>
    <w:rsid w:val="00CE197C"/>
    <w:rsid w:val="00CE19D9"/>
    <w:rsid w:val="00CE19F2"/>
    <w:rsid w:val="00CE1A1E"/>
    <w:rsid w:val="00CE1CAE"/>
    <w:rsid w:val="00CE1ECC"/>
    <w:rsid w:val="00CE1F6A"/>
    <w:rsid w:val="00CE2048"/>
    <w:rsid w:val="00CE2270"/>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C07"/>
    <w:rsid w:val="00CE3C72"/>
    <w:rsid w:val="00CE3C92"/>
    <w:rsid w:val="00CE3CDC"/>
    <w:rsid w:val="00CE3D16"/>
    <w:rsid w:val="00CE3D41"/>
    <w:rsid w:val="00CE3DA0"/>
    <w:rsid w:val="00CE3F0E"/>
    <w:rsid w:val="00CE3F1A"/>
    <w:rsid w:val="00CE3FBA"/>
    <w:rsid w:val="00CE3FC7"/>
    <w:rsid w:val="00CE4264"/>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5BF"/>
    <w:rsid w:val="00CF2606"/>
    <w:rsid w:val="00CF2639"/>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F02"/>
    <w:rsid w:val="00CF4F4E"/>
    <w:rsid w:val="00CF4F74"/>
    <w:rsid w:val="00CF4F88"/>
    <w:rsid w:val="00CF57BB"/>
    <w:rsid w:val="00CF5880"/>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E6"/>
    <w:rsid w:val="00D007F6"/>
    <w:rsid w:val="00D00B22"/>
    <w:rsid w:val="00D00FBA"/>
    <w:rsid w:val="00D00FCA"/>
    <w:rsid w:val="00D01160"/>
    <w:rsid w:val="00D0116A"/>
    <w:rsid w:val="00D01731"/>
    <w:rsid w:val="00D017D5"/>
    <w:rsid w:val="00D017EE"/>
    <w:rsid w:val="00D01874"/>
    <w:rsid w:val="00D01A04"/>
    <w:rsid w:val="00D01A90"/>
    <w:rsid w:val="00D01C73"/>
    <w:rsid w:val="00D02369"/>
    <w:rsid w:val="00D0238B"/>
    <w:rsid w:val="00D023AF"/>
    <w:rsid w:val="00D02776"/>
    <w:rsid w:val="00D02AFC"/>
    <w:rsid w:val="00D02C36"/>
    <w:rsid w:val="00D02CCD"/>
    <w:rsid w:val="00D02D36"/>
    <w:rsid w:val="00D02D44"/>
    <w:rsid w:val="00D02DFF"/>
    <w:rsid w:val="00D02E17"/>
    <w:rsid w:val="00D02EB3"/>
    <w:rsid w:val="00D02EE0"/>
    <w:rsid w:val="00D02F2F"/>
    <w:rsid w:val="00D03163"/>
    <w:rsid w:val="00D031EA"/>
    <w:rsid w:val="00D0321D"/>
    <w:rsid w:val="00D03230"/>
    <w:rsid w:val="00D032F9"/>
    <w:rsid w:val="00D0339E"/>
    <w:rsid w:val="00D0377C"/>
    <w:rsid w:val="00D0392D"/>
    <w:rsid w:val="00D03C7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A63"/>
    <w:rsid w:val="00D04C94"/>
    <w:rsid w:val="00D04DFB"/>
    <w:rsid w:val="00D04FC8"/>
    <w:rsid w:val="00D050BA"/>
    <w:rsid w:val="00D050FB"/>
    <w:rsid w:val="00D0523C"/>
    <w:rsid w:val="00D0555A"/>
    <w:rsid w:val="00D05642"/>
    <w:rsid w:val="00D05709"/>
    <w:rsid w:val="00D05918"/>
    <w:rsid w:val="00D05958"/>
    <w:rsid w:val="00D05AFC"/>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DBE"/>
    <w:rsid w:val="00D26DE3"/>
    <w:rsid w:val="00D271E4"/>
    <w:rsid w:val="00D27566"/>
    <w:rsid w:val="00D2794D"/>
    <w:rsid w:val="00D2796F"/>
    <w:rsid w:val="00D27AAD"/>
    <w:rsid w:val="00D27F01"/>
    <w:rsid w:val="00D30200"/>
    <w:rsid w:val="00D3035E"/>
    <w:rsid w:val="00D30373"/>
    <w:rsid w:val="00D303A8"/>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BC"/>
    <w:rsid w:val="00D31A7D"/>
    <w:rsid w:val="00D31B0E"/>
    <w:rsid w:val="00D31B9F"/>
    <w:rsid w:val="00D31BEA"/>
    <w:rsid w:val="00D31CCD"/>
    <w:rsid w:val="00D31F09"/>
    <w:rsid w:val="00D3203B"/>
    <w:rsid w:val="00D322C8"/>
    <w:rsid w:val="00D323C6"/>
    <w:rsid w:val="00D323D9"/>
    <w:rsid w:val="00D3247B"/>
    <w:rsid w:val="00D3255D"/>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F2D"/>
    <w:rsid w:val="00D471EF"/>
    <w:rsid w:val="00D47201"/>
    <w:rsid w:val="00D4721F"/>
    <w:rsid w:val="00D4723E"/>
    <w:rsid w:val="00D474D5"/>
    <w:rsid w:val="00D4758D"/>
    <w:rsid w:val="00D475CC"/>
    <w:rsid w:val="00D4764F"/>
    <w:rsid w:val="00D47727"/>
    <w:rsid w:val="00D477E2"/>
    <w:rsid w:val="00D4785C"/>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685"/>
    <w:rsid w:val="00D53768"/>
    <w:rsid w:val="00D537B0"/>
    <w:rsid w:val="00D53953"/>
    <w:rsid w:val="00D53CA4"/>
    <w:rsid w:val="00D53CF1"/>
    <w:rsid w:val="00D53CF4"/>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88D"/>
    <w:rsid w:val="00D55B31"/>
    <w:rsid w:val="00D55B68"/>
    <w:rsid w:val="00D55BD5"/>
    <w:rsid w:val="00D55C37"/>
    <w:rsid w:val="00D55CE3"/>
    <w:rsid w:val="00D55EE3"/>
    <w:rsid w:val="00D55F2D"/>
    <w:rsid w:val="00D56330"/>
    <w:rsid w:val="00D563C2"/>
    <w:rsid w:val="00D56810"/>
    <w:rsid w:val="00D569DD"/>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3"/>
    <w:rsid w:val="00D67780"/>
    <w:rsid w:val="00D67888"/>
    <w:rsid w:val="00D67C85"/>
    <w:rsid w:val="00D67CC0"/>
    <w:rsid w:val="00D67F2E"/>
    <w:rsid w:val="00D7010A"/>
    <w:rsid w:val="00D70223"/>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AE0"/>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554"/>
    <w:rsid w:val="00D7363A"/>
    <w:rsid w:val="00D7364D"/>
    <w:rsid w:val="00D7373B"/>
    <w:rsid w:val="00D73776"/>
    <w:rsid w:val="00D73A3C"/>
    <w:rsid w:val="00D73A6B"/>
    <w:rsid w:val="00D73AD9"/>
    <w:rsid w:val="00D73CD4"/>
    <w:rsid w:val="00D73D24"/>
    <w:rsid w:val="00D73DAD"/>
    <w:rsid w:val="00D73E0D"/>
    <w:rsid w:val="00D73FB3"/>
    <w:rsid w:val="00D740BF"/>
    <w:rsid w:val="00D74461"/>
    <w:rsid w:val="00D744AA"/>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A1"/>
    <w:rsid w:val="00D82C77"/>
    <w:rsid w:val="00D82C88"/>
    <w:rsid w:val="00D82C95"/>
    <w:rsid w:val="00D82D96"/>
    <w:rsid w:val="00D83401"/>
    <w:rsid w:val="00D834DE"/>
    <w:rsid w:val="00D8357F"/>
    <w:rsid w:val="00D8374C"/>
    <w:rsid w:val="00D83850"/>
    <w:rsid w:val="00D8387E"/>
    <w:rsid w:val="00D83898"/>
    <w:rsid w:val="00D83907"/>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189"/>
    <w:rsid w:val="00D86230"/>
    <w:rsid w:val="00D866B9"/>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AD5"/>
    <w:rsid w:val="00D96BDF"/>
    <w:rsid w:val="00D96CDB"/>
    <w:rsid w:val="00D96D1C"/>
    <w:rsid w:val="00D97088"/>
    <w:rsid w:val="00D9748F"/>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C9"/>
    <w:rsid w:val="00DB1F98"/>
    <w:rsid w:val="00DB2009"/>
    <w:rsid w:val="00DB21FC"/>
    <w:rsid w:val="00DB22E6"/>
    <w:rsid w:val="00DB233B"/>
    <w:rsid w:val="00DB2542"/>
    <w:rsid w:val="00DB2557"/>
    <w:rsid w:val="00DB2736"/>
    <w:rsid w:val="00DB27E1"/>
    <w:rsid w:val="00DB281D"/>
    <w:rsid w:val="00DB2AF8"/>
    <w:rsid w:val="00DB2B35"/>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DA0"/>
    <w:rsid w:val="00DC1E2E"/>
    <w:rsid w:val="00DC1EB7"/>
    <w:rsid w:val="00DC1EC6"/>
    <w:rsid w:val="00DC1FCC"/>
    <w:rsid w:val="00DC22A9"/>
    <w:rsid w:val="00DC22B7"/>
    <w:rsid w:val="00DC24F7"/>
    <w:rsid w:val="00DC257F"/>
    <w:rsid w:val="00DC27B6"/>
    <w:rsid w:val="00DC2898"/>
    <w:rsid w:val="00DC28A6"/>
    <w:rsid w:val="00DC28EC"/>
    <w:rsid w:val="00DC294C"/>
    <w:rsid w:val="00DC29FF"/>
    <w:rsid w:val="00DC2E1F"/>
    <w:rsid w:val="00DC2EA5"/>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E75"/>
    <w:rsid w:val="00DD1ED7"/>
    <w:rsid w:val="00DD20DB"/>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DB2"/>
    <w:rsid w:val="00DD7DCB"/>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2067"/>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B38"/>
    <w:rsid w:val="00DE6CBE"/>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8"/>
    <w:rsid w:val="00DF417B"/>
    <w:rsid w:val="00DF4245"/>
    <w:rsid w:val="00DF4430"/>
    <w:rsid w:val="00DF450D"/>
    <w:rsid w:val="00DF4622"/>
    <w:rsid w:val="00DF490D"/>
    <w:rsid w:val="00DF4920"/>
    <w:rsid w:val="00DF494C"/>
    <w:rsid w:val="00DF4A88"/>
    <w:rsid w:val="00DF4B60"/>
    <w:rsid w:val="00DF4C38"/>
    <w:rsid w:val="00DF4DEA"/>
    <w:rsid w:val="00DF4EB8"/>
    <w:rsid w:val="00DF4F19"/>
    <w:rsid w:val="00DF5002"/>
    <w:rsid w:val="00DF5139"/>
    <w:rsid w:val="00DF525B"/>
    <w:rsid w:val="00DF5270"/>
    <w:rsid w:val="00DF549E"/>
    <w:rsid w:val="00DF5876"/>
    <w:rsid w:val="00DF5987"/>
    <w:rsid w:val="00DF5A8B"/>
    <w:rsid w:val="00DF5AC8"/>
    <w:rsid w:val="00DF5B4C"/>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12C"/>
    <w:rsid w:val="00E0324B"/>
    <w:rsid w:val="00E0345F"/>
    <w:rsid w:val="00E035DE"/>
    <w:rsid w:val="00E036D6"/>
    <w:rsid w:val="00E03A3A"/>
    <w:rsid w:val="00E03BEA"/>
    <w:rsid w:val="00E03BED"/>
    <w:rsid w:val="00E03C5A"/>
    <w:rsid w:val="00E03DBE"/>
    <w:rsid w:val="00E03E3B"/>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C"/>
    <w:rsid w:val="00E10631"/>
    <w:rsid w:val="00E10AA4"/>
    <w:rsid w:val="00E10B18"/>
    <w:rsid w:val="00E10BE0"/>
    <w:rsid w:val="00E10C82"/>
    <w:rsid w:val="00E10D8D"/>
    <w:rsid w:val="00E11124"/>
    <w:rsid w:val="00E1141C"/>
    <w:rsid w:val="00E1152A"/>
    <w:rsid w:val="00E11642"/>
    <w:rsid w:val="00E118E8"/>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6AE"/>
    <w:rsid w:val="00E139D0"/>
    <w:rsid w:val="00E13A4B"/>
    <w:rsid w:val="00E13AFE"/>
    <w:rsid w:val="00E13BAB"/>
    <w:rsid w:val="00E13C38"/>
    <w:rsid w:val="00E13E2E"/>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A5"/>
    <w:rsid w:val="00E2198E"/>
    <w:rsid w:val="00E21F1B"/>
    <w:rsid w:val="00E21FD1"/>
    <w:rsid w:val="00E220D2"/>
    <w:rsid w:val="00E220D6"/>
    <w:rsid w:val="00E222C6"/>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B"/>
    <w:rsid w:val="00E25141"/>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78F"/>
    <w:rsid w:val="00E348C7"/>
    <w:rsid w:val="00E3490A"/>
    <w:rsid w:val="00E34AA4"/>
    <w:rsid w:val="00E34ABC"/>
    <w:rsid w:val="00E34BAA"/>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604"/>
    <w:rsid w:val="00E546C4"/>
    <w:rsid w:val="00E547DF"/>
    <w:rsid w:val="00E548DB"/>
    <w:rsid w:val="00E54916"/>
    <w:rsid w:val="00E54A5A"/>
    <w:rsid w:val="00E54B12"/>
    <w:rsid w:val="00E54B17"/>
    <w:rsid w:val="00E54CC0"/>
    <w:rsid w:val="00E54D33"/>
    <w:rsid w:val="00E54DC6"/>
    <w:rsid w:val="00E54DFF"/>
    <w:rsid w:val="00E54F0F"/>
    <w:rsid w:val="00E55068"/>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B7"/>
    <w:rsid w:val="00E608E1"/>
    <w:rsid w:val="00E6096A"/>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94"/>
    <w:rsid w:val="00E65333"/>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38"/>
    <w:rsid w:val="00E70324"/>
    <w:rsid w:val="00E7041A"/>
    <w:rsid w:val="00E70459"/>
    <w:rsid w:val="00E705E5"/>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B0"/>
    <w:rsid w:val="00E77BC6"/>
    <w:rsid w:val="00E77D65"/>
    <w:rsid w:val="00E8016D"/>
    <w:rsid w:val="00E80202"/>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587"/>
    <w:rsid w:val="00E818D4"/>
    <w:rsid w:val="00E81A35"/>
    <w:rsid w:val="00E81B12"/>
    <w:rsid w:val="00E81DC4"/>
    <w:rsid w:val="00E81EB9"/>
    <w:rsid w:val="00E821C7"/>
    <w:rsid w:val="00E822CA"/>
    <w:rsid w:val="00E82356"/>
    <w:rsid w:val="00E82411"/>
    <w:rsid w:val="00E824FB"/>
    <w:rsid w:val="00E826C8"/>
    <w:rsid w:val="00E82819"/>
    <w:rsid w:val="00E8296A"/>
    <w:rsid w:val="00E82A07"/>
    <w:rsid w:val="00E82B10"/>
    <w:rsid w:val="00E82BC7"/>
    <w:rsid w:val="00E82DD9"/>
    <w:rsid w:val="00E82E2E"/>
    <w:rsid w:val="00E82E6D"/>
    <w:rsid w:val="00E82EE0"/>
    <w:rsid w:val="00E82F3C"/>
    <w:rsid w:val="00E83280"/>
    <w:rsid w:val="00E832C9"/>
    <w:rsid w:val="00E8331E"/>
    <w:rsid w:val="00E8344D"/>
    <w:rsid w:val="00E83469"/>
    <w:rsid w:val="00E834AA"/>
    <w:rsid w:val="00E83653"/>
    <w:rsid w:val="00E8398C"/>
    <w:rsid w:val="00E83D49"/>
    <w:rsid w:val="00E83DD8"/>
    <w:rsid w:val="00E83E6E"/>
    <w:rsid w:val="00E83EF0"/>
    <w:rsid w:val="00E8412F"/>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9B2"/>
    <w:rsid w:val="00E869E8"/>
    <w:rsid w:val="00E86BF7"/>
    <w:rsid w:val="00E8716E"/>
    <w:rsid w:val="00E87182"/>
    <w:rsid w:val="00E871DE"/>
    <w:rsid w:val="00E8753E"/>
    <w:rsid w:val="00E87728"/>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B49"/>
    <w:rsid w:val="00EA0BD3"/>
    <w:rsid w:val="00EA0BFA"/>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5C6"/>
    <w:rsid w:val="00EA475E"/>
    <w:rsid w:val="00EA475F"/>
    <w:rsid w:val="00EA476A"/>
    <w:rsid w:val="00EA47C4"/>
    <w:rsid w:val="00EA49C3"/>
    <w:rsid w:val="00EA4A36"/>
    <w:rsid w:val="00EA4C3F"/>
    <w:rsid w:val="00EA4C72"/>
    <w:rsid w:val="00EA4CE7"/>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29F"/>
    <w:rsid w:val="00EB534C"/>
    <w:rsid w:val="00EB54F0"/>
    <w:rsid w:val="00EB54F9"/>
    <w:rsid w:val="00EB5543"/>
    <w:rsid w:val="00EB55D2"/>
    <w:rsid w:val="00EB56E5"/>
    <w:rsid w:val="00EB57CC"/>
    <w:rsid w:val="00EB5A08"/>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DE"/>
    <w:rsid w:val="00EC0791"/>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C71"/>
    <w:rsid w:val="00EC4C9B"/>
    <w:rsid w:val="00EC4D77"/>
    <w:rsid w:val="00EC4D7B"/>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8FD"/>
    <w:rsid w:val="00EC7A2D"/>
    <w:rsid w:val="00EC7BD1"/>
    <w:rsid w:val="00EC7ECF"/>
    <w:rsid w:val="00EC7EE8"/>
    <w:rsid w:val="00ED01F7"/>
    <w:rsid w:val="00ED029C"/>
    <w:rsid w:val="00ED03A7"/>
    <w:rsid w:val="00ED076C"/>
    <w:rsid w:val="00ED08BE"/>
    <w:rsid w:val="00ED09C8"/>
    <w:rsid w:val="00ED0C81"/>
    <w:rsid w:val="00ED0D50"/>
    <w:rsid w:val="00ED0DE8"/>
    <w:rsid w:val="00ED0EB9"/>
    <w:rsid w:val="00ED1236"/>
    <w:rsid w:val="00ED1293"/>
    <w:rsid w:val="00ED1429"/>
    <w:rsid w:val="00ED16D4"/>
    <w:rsid w:val="00ED17D6"/>
    <w:rsid w:val="00ED18C7"/>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C0"/>
    <w:rsid w:val="00ED6E4E"/>
    <w:rsid w:val="00ED704D"/>
    <w:rsid w:val="00ED70C4"/>
    <w:rsid w:val="00ED71BC"/>
    <w:rsid w:val="00ED71E1"/>
    <w:rsid w:val="00ED7372"/>
    <w:rsid w:val="00ED753C"/>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5112"/>
    <w:rsid w:val="00EE5456"/>
    <w:rsid w:val="00EE54AE"/>
    <w:rsid w:val="00EE5652"/>
    <w:rsid w:val="00EE588B"/>
    <w:rsid w:val="00EE588E"/>
    <w:rsid w:val="00EE58A3"/>
    <w:rsid w:val="00EE5EC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BF9"/>
    <w:rsid w:val="00EE7C1B"/>
    <w:rsid w:val="00EE7D9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6D6"/>
    <w:rsid w:val="00EF1708"/>
    <w:rsid w:val="00EF17D0"/>
    <w:rsid w:val="00EF1809"/>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2DA"/>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91"/>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3CF"/>
    <w:rsid w:val="00F10437"/>
    <w:rsid w:val="00F10465"/>
    <w:rsid w:val="00F10505"/>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A44"/>
    <w:rsid w:val="00F15CE7"/>
    <w:rsid w:val="00F15EFD"/>
    <w:rsid w:val="00F15FC9"/>
    <w:rsid w:val="00F1604E"/>
    <w:rsid w:val="00F162C4"/>
    <w:rsid w:val="00F162FC"/>
    <w:rsid w:val="00F165FF"/>
    <w:rsid w:val="00F166D2"/>
    <w:rsid w:val="00F1694C"/>
    <w:rsid w:val="00F16958"/>
    <w:rsid w:val="00F16BB1"/>
    <w:rsid w:val="00F16BF7"/>
    <w:rsid w:val="00F16D30"/>
    <w:rsid w:val="00F16F68"/>
    <w:rsid w:val="00F16FB9"/>
    <w:rsid w:val="00F1713D"/>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D8A"/>
    <w:rsid w:val="00F21DC3"/>
    <w:rsid w:val="00F21E04"/>
    <w:rsid w:val="00F21E62"/>
    <w:rsid w:val="00F21F61"/>
    <w:rsid w:val="00F21FBD"/>
    <w:rsid w:val="00F2209E"/>
    <w:rsid w:val="00F220FD"/>
    <w:rsid w:val="00F22444"/>
    <w:rsid w:val="00F228A1"/>
    <w:rsid w:val="00F229DA"/>
    <w:rsid w:val="00F22A39"/>
    <w:rsid w:val="00F22C96"/>
    <w:rsid w:val="00F22D2B"/>
    <w:rsid w:val="00F22FC1"/>
    <w:rsid w:val="00F22FCE"/>
    <w:rsid w:val="00F23022"/>
    <w:rsid w:val="00F23187"/>
    <w:rsid w:val="00F2318C"/>
    <w:rsid w:val="00F2335B"/>
    <w:rsid w:val="00F233FA"/>
    <w:rsid w:val="00F2357F"/>
    <w:rsid w:val="00F236D2"/>
    <w:rsid w:val="00F237BB"/>
    <w:rsid w:val="00F23846"/>
    <w:rsid w:val="00F23875"/>
    <w:rsid w:val="00F238C9"/>
    <w:rsid w:val="00F23945"/>
    <w:rsid w:val="00F23A1E"/>
    <w:rsid w:val="00F23BD0"/>
    <w:rsid w:val="00F23C9C"/>
    <w:rsid w:val="00F23CDA"/>
    <w:rsid w:val="00F23D7A"/>
    <w:rsid w:val="00F23F21"/>
    <w:rsid w:val="00F23F58"/>
    <w:rsid w:val="00F23FCA"/>
    <w:rsid w:val="00F242C3"/>
    <w:rsid w:val="00F243C8"/>
    <w:rsid w:val="00F24541"/>
    <w:rsid w:val="00F2456B"/>
    <w:rsid w:val="00F2457D"/>
    <w:rsid w:val="00F245C1"/>
    <w:rsid w:val="00F245C6"/>
    <w:rsid w:val="00F246CC"/>
    <w:rsid w:val="00F247D5"/>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AEF"/>
    <w:rsid w:val="00F37DC6"/>
    <w:rsid w:val="00F37F23"/>
    <w:rsid w:val="00F4019B"/>
    <w:rsid w:val="00F405B2"/>
    <w:rsid w:val="00F405F3"/>
    <w:rsid w:val="00F409C5"/>
    <w:rsid w:val="00F40C37"/>
    <w:rsid w:val="00F40E0A"/>
    <w:rsid w:val="00F40F16"/>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47"/>
    <w:rsid w:val="00F52A4B"/>
    <w:rsid w:val="00F52ADF"/>
    <w:rsid w:val="00F52B27"/>
    <w:rsid w:val="00F52B78"/>
    <w:rsid w:val="00F52C6C"/>
    <w:rsid w:val="00F52D87"/>
    <w:rsid w:val="00F52E16"/>
    <w:rsid w:val="00F52FA8"/>
    <w:rsid w:val="00F53052"/>
    <w:rsid w:val="00F532FD"/>
    <w:rsid w:val="00F53378"/>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E3"/>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F9D"/>
    <w:rsid w:val="00F64FCB"/>
    <w:rsid w:val="00F6515F"/>
    <w:rsid w:val="00F65638"/>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509"/>
    <w:rsid w:val="00FA06AB"/>
    <w:rsid w:val="00FA0793"/>
    <w:rsid w:val="00FA08C4"/>
    <w:rsid w:val="00FA08E9"/>
    <w:rsid w:val="00FA0CC3"/>
    <w:rsid w:val="00FA0CE2"/>
    <w:rsid w:val="00FA0DC5"/>
    <w:rsid w:val="00FA0E7C"/>
    <w:rsid w:val="00FA0F61"/>
    <w:rsid w:val="00FA1370"/>
    <w:rsid w:val="00FA145F"/>
    <w:rsid w:val="00FA163A"/>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B67"/>
    <w:rsid w:val="00FA5BB9"/>
    <w:rsid w:val="00FA5CB0"/>
    <w:rsid w:val="00FA5DF8"/>
    <w:rsid w:val="00FA611C"/>
    <w:rsid w:val="00FA6225"/>
    <w:rsid w:val="00FA62B0"/>
    <w:rsid w:val="00FA6405"/>
    <w:rsid w:val="00FA6444"/>
    <w:rsid w:val="00FA646A"/>
    <w:rsid w:val="00FA64F0"/>
    <w:rsid w:val="00FA656D"/>
    <w:rsid w:val="00FA6571"/>
    <w:rsid w:val="00FA657C"/>
    <w:rsid w:val="00FA65C9"/>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D6"/>
    <w:rsid w:val="00FB3DC0"/>
    <w:rsid w:val="00FB3EC6"/>
    <w:rsid w:val="00FB3FF8"/>
    <w:rsid w:val="00FB403C"/>
    <w:rsid w:val="00FB4065"/>
    <w:rsid w:val="00FB42CC"/>
    <w:rsid w:val="00FB43D0"/>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AD7"/>
    <w:rsid w:val="00FB6CD7"/>
    <w:rsid w:val="00FB6DE4"/>
    <w:rsid w:val="00FB6E39"/>
    <w:rsid w:val="00FB70C3"/>
    <w:rsid w:val="00FB7284"/>
    <w:rsid w:val="00FB72CB"/>
    <w:rsid w:val="00FB751F"/>
    <w:rsid w:val="00FB776C"/>
    <w:rsid w:val="00FB77BB"/>
    <w:rsid w:val="00FB7851"/>
    <w:rsid w:val="00FB78F1"/>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7F0"/>
    <w:rsid w:val="00FC3AE1"/>
    <w:rsid w:val="00FC3B07"/>
    <w:rsid w:val="00FC3B2E"/>
    <w:rsid w:val="00FC3BBC"/>
    <w:rsid w:val="00FC3D36"/>
    <w:rsid w:val="00FC3EEB"/>
    <w:rsid w:val="00FC4116"/>
    <w:rsid w:val="00FC4150"/>
    <w:rsid w:val="00FC4278"/>
    <w:rsid w:val="00FC4423"/>
    <w:rsid w:val="00FC4478"/>
    <w:rsid w:val="00FC44DB"/>
    <w:rsid w:val="00FC47CD"/>
    <w:rsid w:val="00FC47D1"/>
    <w:rsid w:val="00FC4CA4"/>
    <w:rsid w:val="00FC4ED1"/>
    <w:rsid w:val="00FC52D2"/>
    <w:rsid w:val="00FC541D"/>
    <w:rsid w:val="00FC545C"/>
    <w:rsid w:val="00FC553E"/>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92B"/>
    <w:rsid w:val="00FE0972"/>
    <w:rsid w:val="00FE0ACA"/>
    <w:rsid w:val="00FE0C15"/>
    <w:rsid w:val="00FE0D43"/>
    <w:rsid w:val="00FE0D72"/>
    <w:rsid w:val="00FE0FC4"/>
    <w:rsid w:val="00FE129D"/>
    <w:rsid w:val="00FE149A"/>
    <w:rsid w:val="00FE15F5"/>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91"/>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67E"/>
    <w:rsid w:val="00FF289D"/>
    <w:rsid w:val="00FF2A88"/>
    <w:rsid w:val="00FF2EA1"/>
    <w:rsid w:val="00FF2EA8"/>
    <w:rsid w:val="00FF2EFC"/>
    <w:rsid w:val="00FF3005"/>
    <w:rsid w:val="00FF3364"/>
    <w:rsid w:val="00FF3400"/>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5A3"/>
    <w:rsid w:val="00FF58FA"/>
    <w:rsid w:val="00FF5ABF"/>
    <w:rsid w:val="00FF5B06"/>
    <w:rsid w:val="00FF5D18"/>
    <w:rsid w:val="00FF5D1A"/>
    <w:rsid w:val="00FF5E7A"/>
    <w:rsid w:val="00FF5F9C"/>
    <w:rsid w:val="00FF609A"/>
    <w:rsid w:val="00FF60D5"/>
    <w:rsid w:val="00FF6234"/>
    <w:rsid w:val="00FF66CB"/>
    <w:rsid w:val="00FF68E5"/>
    <w:rsid w:val="00FF6A24"/>
    <w:rsid w:val="00FF6AC3"/>
    <w:rsid w:val="00FF6CF6"/>
    <w:rsid w:val="00FF6F2F"/>
    <w:rsid w:val="00FF70CF"/>
    <w:rsid w:val="00FF72A3"/>
    <w:rsid w:val="00FF7376"/>
    <w:rsid w:val="00FF74BE"/>
    <w:rsid w:val="00FF773F"/>
    <w:rsid w:val="00FF78DB"/>
    <w:rsid w:val="00FF7BE7"/>
    <w:rsid w:val="00FF7BF9"/>
    <w:rsid w:val="00FF7E5F"/>
    <w:rsid w:val="00FF7F23"/>
    <w:rsid w:val="013522FE"/>
    <w:rsid w:val="013BD9DB"/>
    <w:rsid w:val="0234B887"/>
    <w:rsid w:val="0294B55A"/>
    <w:rsid w:val="0373B644"/>
    <w:rsid w:val="038B30C2"/>
    <w:rsid w:val="038F2D14"/>
    <w:rsid w:val="03A3DBEF"/>
    <w:rsid w:val="03FFF953"/>
    <w:rsid w:val="04772077"/>
    <w:rsid w:val="04811B54"/>
    <w:rsid w:val="04B7DA14"/>
    <w:rsid w:val="04FBA8D1"/>
    <w:rsid w:val="05653707"/>
    <w:rsid w:val="068D8AAE"/>
    <w:rsid w:val="06F404E7"/>
    <w:rsid w:val="070CEDA4"/>
    <w:rsid w:val="07206608"/>
    <w:rsid w:val="074050E9"/>
    <w:rsid w:val="0748A316"/>
    <w:rsid w:val="074AD23F"/>
    <w:rsid w:val="082210CB"/>
    <w:rsid w:val="0A1CBEF7"/>
    <w:rsid w:val="0AF0D688"/>
    <w:rsid w:val="0B4BCC4C"/>
    <w:rsid w:val="0B61D789"/>
    <w:rsid w:val="0BEA4A14"/>
    <w:rsid w:val="0C4C25B4"/>
    <w:rsid w:val="0CAA5B14"/>
    <w:rsid w:val="0D7817AF"/>
    <w:rsid w:val="0D850517"/>
    <w:rsid w:val="0DA4F9B0"/>
    <w:rsid w:val="0DDCC2C0"/>
    <w:rsid w:val="0E018FFA"/>
    <w:rsid w:val="0E16ADAA"/>
    <w:rsid w:val="0E2BE4CE"/>
    <w:rsid w:val="0EFCB8EC"/>
    <w:rsid w:val="11DB8D9A"/>
    <w:rsid w:val="11EECB47"/>
    <w:rsid w:val="12208489"/>
    <w:rsid w:val="1316671F"/>
    <w:rsid w:val="1356ADBA"/>
    <w:rsid w:val="1375666C"/>
    <w:rsid w:val="1378DDFB"/>
    <w:rsid w:val="138328B3"/>
    <w:rsid w:val="13DE4667"/>
    <w:rsid w:val="1423526F"/>
    <w:rsid w:val="149565FB"/>
    <w:rsid w:val="14962537"/>
    <w:rsid w:val="152B8057"/>
    <w:rsid w:val="154ABE63"/>
    <w:rsid w:val="15F5C08A"/>
    <w:rsid w:val="160659D7"/>
    <w:rsid w:val="164E07E1"/>
    <w:rsid w:val="16D058C2"/>
    <w:rsid w:val="16FC91AE"/>
    <w:rsid w:val="1758F9BD"/>
    <w:rsid w:val="175A46A0"/>
    <w:rsid w:val="17877856"/>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8E6BF5"/>
    <w:rsid w:val="29A3B9F3"/>
    <w:rsid w:val="2A0F9C4F"/>
    <w:rsid w:val="2AA5E208"/>
    <w:rsid w:val="2B003FC8"/>
    <w:rsid w:val="2B2BFEE8"/>
    <w:rsid w:val="2BE75918"/>
    <w:rsid w:val="2BE8FDA0"/>
    <w:rsid w:val="2D7C1E5E"/>
    <w:rsid w:val="2DE62F04"/>
    <w:rsid w:val="2E3BEC30"/>
    <w:rsid w:val="2E76B156"/>
    <w:rsid w:val="2E82B002"/>
    <w:rsid w:val="2F7969C9"/>
    <w:rsid w:val="2F93EF7F"/>
    <w:rsid w:val="3073321C"/>
    <w:rsid w:val="30CA2DB6"/>
    <w:rsid w:val="31598118"/>
    <w:rsid w:val="31B9F9E8"/>
    <w:rsid w:val="31FAAFA3"/>
    <w:rsid w:val="332DF278"/>
    <w:rsid w:val="33477780"/>
    <w:rsid w:val="338C6E6F"/>
    <w:rsid w:val="33EDCEE8"/>
    <w:rsid w:val="34D5B585"/>
    <w:rsid w:val="351667AE"/>
    <w:rsid w:val="35B375E6"/>
    <w:rsid w:val="37DABF0D"/>
    <w:rsid w:val="396B047A"/>
    <w:rsid w:val="3A21EBBD"/>
    <w:rsid w:val="3A593457"/>
    <w:rsid w:val="3AA508F7"/>
    <w:rsid w:val="3B3EB94F"/>
    <w:rsid w:val="3B44DB5E"/>
    <w:rsid w:val="3BAE1F76"/>
    <w:rsid w:val="3CEB0105"/>
    <w:rsid w:val="3E7BE4A8"/>
    <w:rsid w:val="3EFEAFF6"/>
    <w:rsid w:val="3F0B25D3"/>
    <w:rsid w:val="3F5DE17A"/>
    <w:rsid w:val="4053BEE3"/>
    <w:rsid w:val="40933275"/>
    <w:rsid w:val="40AF9FF2"/>
    <w:rsid w:val="41344846"/>
    <w:rsid w:val="420BC081"/>
    <w:rsid w:val="421644E5"/>
    <w:rsid w:val="421E5C3D"/>
    <w:rsid w:val="423ED103"/>
    <w:rsid w:val="425D03DB"/>
    <w:rsid w:val="42BF4CE5"/>
    <w:rsid w:val="43141CAA"/>
    <w:rsid w:val="43494046"/>
    <w:rsid w:val="43754A58"/>
    <w:rsid w:val="4381DDDB"/>
    <w:rsid w:val="43D4E873"/>
    <w:rsid w:val="43F552D3"/>
    <w:rsid w:val="4542CB4C"/>
    <w:rsid w:val="45676FE3"/>
    <w:rsid w:val="45E18A6E"/>
    <w:rsid w:val="45EDE05E"/>
    <w:rsid w:val="461D655C"/>
    <w:rsid w:val="46B35C97"/>
    <w:rsid w:val="46D3760D"/>
    <w:rsid w:val="46D5259D"/>
    <w:rsid w:val="4725CFF7"/>
    <w:rsid w:val="4866BE4E"/>
    <w:rsid w:val="488316C9"/>
    <w:rsid w:val="48ADC284"/>
    <w:rsid w:val="4A4807FD"/>
    <w:rsid w:val="4B48FF4D"/>
    <w:rsid w:val="4B783CE1"/>
    <w:rsid w:val="4B941D2E"/>
    <w:rsid w:val="4C620643"/>
    <w:rsid w:val="4CFE4142"/>
    <w:rsid w:val="4D071527"/>
    <w:rsid w:val="4DF139EC"/>
    <w:rsid w:val="4DF7F80F"/>
    <w:rsid w:val="4EA83C24"/>
    <w:rsid w:val="4ECEFA4D"/>
    <w:rsid w:val="4F103386"/>
    <w:rsid w:val="4F9B0667"/>
    <w:rsid w:val="502884F1"/>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5236C10"/>
    <w:rsid w:val="557AC48A"/>
    <w:rsid w:val="561FBD69"/>
    <w:rsid w:val="56B95DDC"/>
    <w:rsid w:val="585A755A"/>
    <w:rsid w:val="586CC27B"/>
    <w:rsid w:val="587FB9A8"/>
    <w:rsid w:val="5894F1E4"/>
    <w:rsid w:val="58B43F0E"/>
    <w:rsid w:val="591DDA94"/>
    <w:rsid w:val="5A3D7B86"/>
    <w:rsid w:val="5AF34D0F"/>
    <w:rsid w:val="5B28CDE7"/>
    <w:rsid w:val="5B71CC03"/>
    <w:rsid w:val="5BC56E13"/>
    <w:rsid w:val="5CC87140"/>
    <w:rsid w:val="5E097EB3"/>
    <w:rsid w:val="5EB2E124"/>
    <w:rsid w:val="5EC3AB65"/>
    <w:rsid w:val="5EC46DD6"/>
    <w:rsid w:val="5F0964C5"/>
    <w:rsid w:val="5FFBC7E2"/>
    <w:rsid w:val="603466F6"/>
    <w:rsid w:val="607D5EB5"/>
    <w:rsid w:val="6090BFDA"/>
    <w:rsid w:val="6274F375"/>
    <w:rsid w:val="634F7BBF"/>
    <w:rsid w:val="63CD1F7B"/>
    <w:rsid w:val="63D54E04"/>
    <w:rsid w:val="64F3A373"/>
    <w:rsid w:val="6598036A"/>
    <w:rsid w:val="661BB3D5"/>
    <w:rsid w:val="668ADC04"/>
    <w:rsid w:val="66E5FAAA"/>
    <w:rsid w:val="677870A8"/>
    <w:rsid w:val="67AE62E1"/>
    <w:rsid w:val="68D940CA"/>
    <w:rsid w:val="68FB9C50"/>
    <w:rsid w:val="699E3F4D"/>
    <w:rsid w:val="69B972BA"/>
    <w:rsid w:val="69E17625"/>
    <w:rsid w:val="6A273BA4"/>
    <w:rsid w:val="6B3C508C"/>
    <w:rsid w:val="6B4748A8"/>
    <w:rsid w:val="6BD006E9"/>
    <w:rsid w:val="6C32B4A4"/>
    <w:rsid w:val="6C91AA34"/>
    <w:rsid w:val="6DCA6618"/>
    <w:rsid w:val="6EA3C2C6"/>
    <w:rsid w:val="6EBDFCF8"/>
    <w:rsid w:val="6F25BD53"/>
    <w:rsid w:val="6FC0CFB3"/>
    <w:rsid w:val="6FC921E0"/>
    <w:rsid w:val="703545D8"/>
    <w:rsid w:val="70A429CC"/>
    <w:rsid w:val="70BD16A9"/>
    <w:rsid w:val="71DB7BF6"/>
    <w:rsid w:val="7235E198"/>
    <w:rsid w:val="74A221AE"/>
    <w:rsid w:val="74C8F887"/>
    <w:rsid w:val="75F92DF1"/>
    <w:rsid w:val="76168CE2"/>
    <w:rsid w:val="768BCBE5"/>
    <w:rsid w:val="76E85189"/>
    <w:rsid w:val="77123C60"/>
    <w:rsid w:val="772E1699"/>
    <w:rsid w:val="7738A56E"/>
    <w:rsid w:val="774143D2"/>
    <w:rsid w:val="77636FBF"/>
    <w:rsid w:val="77A7AF21"/>
    <w:rsid w:val="785CF2B3"/>
    <w:rsid w:val="793D0825"/>
    <w:rsid w:val="794D69F5"/>
    <w:rsid w:val="7A93DFB0"/>
    <w:rsid w:val="7BAEC1BF"/>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48AB4E21-2311-4555-99BD-D63C2744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96"/>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10"/>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4"/>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27"/>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29"/>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28"/>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31"/>
      </w:numPr>
      <w:tabs>
        <w:tab w:val="num" w:pos="360"/>
      </w:tabs>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6" ma:contentTypeDescription="Create a new document." ma:contentTypeScope="" ma:versionID="aea825c51d8f508fcd5420694cbbb940">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4455337a9be53e6bb13747986a99c26"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purl.org/dc/elements/1.1/"/>
    <ds:schemaRef ds:uri="http://www.w3.org/XML/1998/namespace"/>
    <ds:schemaRef ds:uri="http://purl.org/dc/terms/"/>
    <ds:schemaRef ds:uri="http://schemas.microsoft.com/office/2006/documentManagement/types"/>
    <ds:schemaRef ds:uri="107a106f-d21b-4e4b-8948-945a8ea9a00f"/>
    <ds:schemaRef ds:uri="http://schemas.openxmlformats.org/package/2006/metadata/core-properties"/>
    <ds:schemaRef ds:uri="87222262-800c-4210-a84f-7fe7706f96c8"/>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41E4828-2455-477C-A617-ADFB613D4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13706</TotalTime>
  <Pages>1</Pages>
  <Words>11962</Words>
  <Characters>68187</Characters>
  <Application>Microsoft Office Word</Application>
  <DocSecurity>4</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1448</cp:revision>
  <cp:lastPrinted>2022-10-31T12:00:00Z</cp:lastPrinted>
  <dcterms:created xsi:type="dcterms:W3CDTF">2023-05-13T22:03:00Z</dcterms:created>
  <dcterms:modified xsi:type="dcterms:W3CDTF">2023-09-29T20:21:00Z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